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3.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ECC7EAE" w14:textId="77777777" w:rsidR="00CF3B07" w:rsidRDefault="00CF3B07" w:rsidP="00CF3B07">
      <w:pPr>
        <w:rPr>
          <w:color w:val="5B9BD5" w:themeColor="accent1"/>
          <w:sz w:val="48"/>
          <w:szCs w:val="48"/>
        </w:rPr>
      </w:pPr>
    </w:p>
    <w:p w14:paraId="0624C6E9" w14:textId="77777777" w:rsidR="00CF3B07" w:rsidRDefault="00CF3B07" w:rsidP="00CF3B07">
      <w:pPr>
        <w:rPr>
          <w:color w:val="5B9BD5" w:themeColor="accent1"/>
          <w:sz w:val="48"/>
          <w:szCs w:val="48"/>
        </w:rPr>
      </w:pPr>
    </w:p>
    <w:p w14:paraId="1203A052" w14:textId="77777777" w:rsidR="00E92DAB" w:rsidRDefault="00E92DAB" w:rsidP="00CF3B07">
      <w:pPr>
        <w:rPr>
          <w:color w:val="5B9BD5" w:themeColor="accent1"/>
          <w:sz w:val="48"/>
          <w:szCs w:val="48"/>
        </w:rPr>
      </w:pPr>
    </w:p>
    <w:p w14:paraId="302A1207" w14:textId="77777777" w:rsidR="00E92DAB" w:rsidRDefault="00E92DAB" w:rsidP="00CF3B07">
      <w:pPr>
        <w:rPr>
          <w:color w:val="5B9BD5" w:themeColor="accent1"/>
          <w:sz w:val="48"/>
          <w:szCs w:val="48"/>
        </w:rPr>
      </w:pPr>
    </w:p>
    <w:p w14:paraId="528C1214" w14:textId="64659381" w:rsidR="00CF3B07" w:rsidRDefault="00E000EF" w:rsidP="004D084F">
      <w:pPr>
        <w:pStyle w:val="TitleofDocument"/>
      </w:pPr>
      <w:r>
        <w:t>T</w:t>
      </w:r>
      <w:r w:rsidR="00A61155">
        <w:t xml:space="preserve">OCI </w:t>
      </w:r>
      <w:r w:rsidR="005A22CF">
        <w:t>V2021 Condition Assessment</w:t>
      </w:r>
    </w:p>
    <w:p w14:paraId="1CC0D9A0" w14:textId="42D03050" w:rsidR="00A61155" w:rsidRDefault="00A61155" w:rsidP="00A61155">
      <w:pPr>
        <w:pStyle w:val="TitleofDocument"/>
      </w:pPr>
      <w:r w:rsidRPr="00A61155">
        <w:t>Survey123 User Guide</w:t>
      </w:r>
    </w:p>
    <w:p w14:paraId="47DA3B4A" w14:textId="1A2151A3" w:rsidR="005A22CF" w:rsidRDefault="005A22CF" w:rsidP="005A22CF"/>
    <w:p w14:paraId="0B45A632" w14:textId="19349AF6" w:rsidR="005A22CF" w:rsidRPr="005A22CF" w:rsidRDefault="005A22CF" w:rsidP="005A22CF">
      <w:pPr>
        <w:jc w:val="center"/>
      </w:pPr>
      <w:r>
        <w:rPr>
          <w:noProof/>
        </w:rPr>
        <w:drawing>
          <wp:inline distT="0" distB="0" distL="0" distR="0" wp14:anchorId="122987B7" wp14:editId="5E4841BC">
            <wp:extent cx="1745131" cy="1752752"/>
            <wp:effectExtent l="0" t="0" r="762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745131" cy="1752752"/>
                    </a:xfrm>
                    <a:prstGeom prst="rect">
                      <a:avLst/>
                    </a:prstGeom>
                  </pic:spPr>
                </pic:pic>
              </a:graphicData>
            </a:graphic>
          </wp:inline>
        </w:drawing>
      </w:r>
    </w:p>
    <w:p w14:paraId="1695B9C5" w14:textId="77777777" w:rsidR="000537F9" w:rsidRDefault="000537F9" w:rsidP="000537F9"/>
    <w:p w14:paraId="494FA5DE" w14:textId="2C777861" w:rsidR="008343BF" w:rsidRPr="000537F9" w:rsidRDefault="008343BF" w:rsidP="000537F9">
      <w:pPr>
        <w:jc w:val="center"/>
        <w:rPr>
          <w:b/>
          <w:sz w:val="32"/>
          <w:szCs w:val="32"/>
        </w:rPr>
      </w:pPr>
      <w:r>
        <w:rPr>
          <w:b/>
          <w:sz w:val="32"/>
          <w:szCs w:val="32"/>
        </w:rPr>
        <w:t>2.</w:t>
      </w:r>
      <w:r w:rsidR="005A22CF">
        <w:rPr>
          <w:b/>
          <w:sz w:val="32"/>
          <w:szCs w:val="32"/>
        </w:rPr>
        <w:t>10.2021</w:t>
      </w:r>
    </w:p>
    <w:p w14:paraId="629E6B7F" w14:textId="77777777" w:rsidR="00CF3B07" w:rsidRDefault="00CF3B07" w:rsidP="00CF3B07">
      <w:pPr>
        <w:rPr>
          <w:color w:val="5B9BD5" w:themeColor="accent1"/>
          <w:sz w:val="32"/>
          <w:szCs w:val="32"/>
        </w:rPr>
      </w:pPr>
    </w:p>
    <w:p w14:paraId="728ED461" w14:textId="77777777" w:rsidR="00CF3B07" w:rsidRDefault="00CF3B07" w:rsidP="00CF3B07">
      <w:pPr>
        <w:rPr>
          <w:color w:val="5B9BD5" w:themeColor="accent1"/>
          <w:sz w:val="32"/>
          <w:szCs w:val="32"/>
        </w:rPr>
      </w:pPr>
    </w:p>
    <w:p w14:paraId="6C7686FF" w14:textId="77777777" w:rsidR="00CF3B07" w:rsidRDefault="00CF3B07" w:rsidP="00CF3B07">
      <w:pPr>
        <w:spacing w:after="0" w:line="216" w:lineRule="auto"/>
        <w:jc w:val="center"/>
        <w:rPr>
          <w:color w:val="5B9BD5" w:themeColor="accent1"/>
          <w:sz w:val="32"/>
          <w:szCs w:val="32"/>
        </w:rPr>
      </w:pPr>
    </w:p>
    <w:p w14:paraId="1A25C4EC" w14:textId="77777777" w:rsidR="00CF3B07" w:rsidRDefault="00CF3B07" w:rsidP="00CF3B07">
      <w:pPr>
        <w:spacing w:after="0" w:line="216" w:lineRule="auto"/>
        <w:jc w:val="center"/>
        <w:rPr>
          <w:color w:val="5B9BD5" w:themeColor="accent1"/>
          <w:sz w:val="32"/>
          <w:szCs w:val="32"/>
        </w:rPr>
      </w:pPr>
    </w:p>
    <w:p w14:paraId="360054F2" w14:textId="77777777" w:rsidR="00CF3B07" w:rsidRDefault="00CF3B07" w:rsidP="00CF3B07">
      <w:pPr>
        <w:spacing w:after="0" w:line="216" w:lineRule="auto"/>
        <w:jc w:val="center"/>
        <w:rPr>
          <w:color w:val="5B9BD5" w:themeColor="accent1"/>
          <w:sz w:val="32"/>
          <w:szCs w:val="32"/>
        </w:rPr>
      </w:pPr>
    </w:p>
    <w:p w14:paraId="45C79F21" w14:textId="77777777" w:rsidR="00CF3B07" w:rsidRDefault="00CF3B07" w:rsidP="00CF3B07">
      <w:pPr>
        <w:spacing w:after="0" w:line="216" w:lineRule="auto"/>
        <w:jc w:val="center"/>
        <w:rPr>
          <w:color w:val="5B9BD5" w:themeColor="accent1"/>
          <w:sz w:val="32"/>
          <w:szCs w:val="32"/>
        </w:rPr>
      </w:pPr>
    </w:p>
    <w:p w14:paraId="7F95375F" w14:textId="77777777" w:rsidR="00A61155" w:rsidRDefault="00A61155" w:rsidP="006B1C36">
      <w:pPr>
        <w:spacing w:before="4800"/>
        <w:jc w:val="center"/>
      </w:pPr>
    </w:p>
    <w:p w14:paraId="4105337E" w14:textId="77777777" w:rsidR="00A61155" w:rsidRDefault="00A61155" w:rsidP="006B1C36">
      <w:pPr>
        <w:spacing w:before="4800"/>
        <w:jc w:val="center"/>
      </w:pPr>
      <w:r w:rsidRPr="00A05927">
        <w:t>This page intentionally left blank.</w:t>
      </w:r>
    </w:p>
    <w:p w14:paraId="4EDEAA86" w14:textId="77777777" w:rsidR="00A61155" w:rsidRDefault="00A61155">
      <w:pPr>
        <w:sectPr w:rsidR="00A61155" w:rsidSect="008343BF">
          <w:headerReference w:type="even" r:id="rId13"/>
          <w:headerReference w:type="default" r:id="rId14"/>
          <w:footerReference w:type="even" r:id="rId15"/>
          <w:footerReference w:type="default" r:id="rId16"/>
          <w:pgSz w:w="12240" w:h="15840"/>
          <w:pgMar w:top="1440" w:right="1440" w:bottom="1440" w:left="1440" w:header="720" w:footer="720" w:gutter="0"/>
          <w:pgNumType w:start="1"/>
          <w:cols w:space="720"/>
          <w:titlePg/>
          <w:docGrid w:linePitch="360"/>
        </w:sectPr>
      </w:pPr>
    </w:p>
    <w:p w14:paraId="1FA1AAC9" w14:textId="40BE67AA" w:rsidR="00CF3B07" w:rsidRDefault="00CF3B07" w:rsidP="00CF3B07">
      <w:pPr>
        <w:pStyle w:val="TOCHeading2"/>
      </w:pPr>
      <w:r w:rsidRPr="006129FF">
        <w:lastRenderedPageBreak/>
        <w:t xml:space="preserve">Table </w:t>
      </w:r>
      <w:r w:rsidRPr="00AD0CDB">
        <w:t>of</w:t>
      </w:r>
      <w:r w:rsidRPr="006129FF">
        <w:t xml:space="preserve"> Contents</w:t>
      </w:r>
    </w:p>
    <w:p w14:paraId="04D9E105" w14:textId="73292E5D" w:rsidR="00D61BC3" w:rsidRDefault="00CF3B07">
      <w:pPr>
        <w:pStyle w:val="TOC1"/>
        <w:rPr>
          <w:rFonts w:asciiTheme="minorHAnsi" w:eastAsiaTheme="minorEastAsia" w:hAnsiTheme="minorHAnsi"/>
          <w:noProof/>
          <w:sz w:val="22"/>
        </w:rPr>
      </w:pPr>
      <w:r>
        <w:fldChar w:fldCharType="begin"/>
      </w:r>
      <w:r>
        <w:instrText xml:space="preserve"> TOC \h \z \t "Heading 1,1,Heading 2,2,Heading 3,3,Heading 5,2,Heading 6,3,Heading 7,2,Heading 8,3,Heading 9,1" </w:instrText>
      </w:r>
      <w:r>
        <w:fldChar w:fldCharType="separate"/>
      </w:r>
      <w:hyperlink w:anchor="_Toc63844064" w:history="1">
        <w:r w:rsidR="00D61BC3" w:rsidRPr="006453DE">
          <w:rPr>
            <w:rStyle w:val="Hyperlink"/>
            <w:noProof/>
          </w:rPr>
          <w:t>Introduction</w:t>
        </w:r>
        <w:r w:rsidR="00D61BC3">
          <w:rPr>
            <w:noProof/>
            <w:webHidden/>
          </w:rPr>
          <w:tab/>
        </w:r>
        <w:r w:rsidR="00D61BC3">
          <w:rPr>
            <w:noProof/>
            <w:webHidden/>
          </w:rPr>
          <w:fldChar w:fldCharType="begin"/>
        </w:r>
        <w:r w:rsidR="00D61BC3">
          <w:rPr>
            <w:noProof/>
            <w:webHidden/>
          </w:rPr>
          <w:instrText xml:space="preserve"> PAGEREF _Toc63844064 \h </w:instrText>
        </w:r>
        <w:r w:rsidR="00D61BC3">
          <w:rPr>
            <w:noProof/>
            <w:webHidden/>
          </w:rPr>
        </w:r>
        <w:r w:rsidR="00D61BC3">
          <w:rPr>
            <w:noProof/>
            <w:webHidden/>
          </w:rPr>
          <w:fldChar w:fldCharType="separate"/>
        </w:r>
        <w:r w:rsidR="00D61BC3">
          <w:rPr>
            <w:noProof/>
            <w:webHidden/>
          </w:rPr>
          <w:t>1</w:t>
        </w:r>
        <w:r w:rsidR="00D61BC3">
          <w:rPr>
            <w:noProof/>
            <w:webHidden/>
          </w:rPr>
          <w:fldChar w:fldCharType="end"/>
        </w:r>
      </w:hyperlink>
    </w:p>
    <w:p w14:paraId="359A292D" w14:textId="6E71BFD8" w:rsidR="00D61BC3" w:rsidRDefault="00EF730C">
      <w:pPr>
        <w:pStyle w:val="TOC2"/>
        <w:tabs>
          <w:tab w:val="right" w:leader="dot" w:pos="9350"/>
        </w:tabs>
        <w:rPr>
          <w:rFonts w:asciiTheme="minorHAnsi" w:eastAsiaTheme="minorEastAsia" w:hAnsiTheme="minorHAnsi"/>
          <w:noProof/>
          <w:sz w:val="22"/>
        </w:rPr>
      </w:pPr>
      <w:hyperlink w:anchor="_Toc63844065" w:history="1">
        <w:r w:rsidR="00D61BC3" w:rsidRPr="006453DE">
          <w:rPr>
            <w:rStyle w:val="Hyperlink"/>
            <w:noProof/>
          </w:rPr>
          <w:t>Logging into Survey123</w:t>
        </w:r>
        <w:r w:rsidR="00D61BC3">
          <w:rPr>
            <w:noProof/>
            <w:webHidden/>
          </w:rPr>
          <w:tab/>
        </w:r>
        <w:r w:rsidR="00D61BC3">
          <w:rPr>
            <w:noProof/>
            <w:webHidden/>
          </w:rPr>
          <w:fldChar w:fldCharType="begin"/>
        </w:r>
        <w:r w:rsidR="00D61BC3">
          <w:rPr>
            <w:noProof/>
            <w:webHidden/>
          </w:rPr>
          <w:instrText xml:space="preserve"> PAGEREF _Toc63844065 \h </w:instrText>
        </w:r>
        <w:r w:rsidR="00D61BC3">
          <w:rPr>
            <w:noProof/>
            <w:webHidden/>
          </w:rPr>
        </w:r>
        <w:r w:rsidR="00D61BC3">
          <w:rPr>
            <w:noProof/>
            <w:webHidden/>
          </w:rPr>
          <w:fldChar w:fldCharType="separate"/>
        </w:r>
        <w:r w:rsidR="00D61BC3">
          <w:rPr>
            <w:noProof/>
            <w:webHidden/>
          </w:rPr>
          <w:t>1</w:t>
        </w:r>
        <w:r w:rsidR="00D61BC3">
          <w:rPr>
            <w:noProof/>
            <w:webHidden/>
          </w:rPr>
          <w:fldChar w:fldCharType="end"/>
        </w:r>
      </w:hyperlink>
    </w:p>
    <w:p w14:paraId="762A6B33" w14:textId="4A6880EB" w:rsidR="00D61BC3" w:rsidRDefault="00EF730C">
      <w:pPr>
        <w:pStyle w:val="TOC2"/>
        <w:tabs>
          <w:tab w:val="right" w:leader="dot" w:pos="9350"/>
        </w:tabs>
        <w:rPr>
          <w:rFonts w:asciiTheme="minorHAnsi" w:eastAsiaTheme="minorEastAsia" w:hAnsiTheme="minorHAnsi"/>
          <w:noProof/>
          <w:sz w:val="22"/>
        </w:rPr>
      </w:pPr>
      <w:hyperlink w:anchor="_Toc63844066" w:history="1">
        <w:r w:rsidR="00D61BC3" w:rsidRPr="006453DE">
          <w:rPr>
            <w:rStyle w:val="Hyperlink"/>
            <w:noProof/>
          </w:rPr>
          <w:t>Using Survey123 TOCI V2021 Condition Assessment</w:t>
        </w:r>
        <w:r w:rsidR="00D61BC3">
          <w:rPr>
            <w:noProof/>
            <w:webHidden/>
          </w:rPr>
          <w:tab/>
        </w:r>
        <w:r w:rsidR="00D61BC3">
          <w:rPr>
            <w:noProof/>
            <w:webHidden/>
          </w:rPr>
          <w:fldChar w:fldCharType="begin"/>
        </w:r>
        <w:r w:rsidR="00D61BC3">
          <w:rPr>
            <w:noProof/>
            <w:webHidden/>
          </w:rPr>
          <w:instrText xml:space="preserve"> PAGEREF _Toc63844066 \h </w:instrText>
        </w:r>
        <w:r w:rsidR="00D61BC3">
          <w:rPr>
            <w:noProof/>
            <w:webHidden/>
          </w:rPr>
        </w:r>
        <w:r w:rsidR="00D61BC3">
          <w:rPr>
            <w:noProof/>
            <w:webHidden/>
          </w:rPr>
          <w:fldChar w:fldCharType="separate"/>
        </w:r>
        <w:r w:rsidR="00D61BC3">
          <w:rPr>
            <w:noProof/>
            <w:webHidden/>
          </w:rPr>
          <w:t>3</w:t>
        </w:r>
        <w:r w:rsidR="00D61BC3">
          <w:rPr>
            <w:noProof/>
            <w:webHidden/>
          </w:rPr>
          <w:fldChar w:fldCharType="end"/>
        </w:r>
      </w:hyperlink>
    </w:p>
    <w:p w14:paraId="545F8B26" w14:textId="0447DE16" w:rsidR="00D61BC3" w:rsidRDefault="00EF730C">
      <w:pPr>
        <w:pStyle w:val="TOC2"/>
        <w:tabs>
          <w:tab w:val="right" w:leader="dot" w:pos="9350"/>
        </w:tabs>
        <w:rPr>
          <w:rFonts w:asciiTheme="minorHAnsi" w:eastAsiaTheme="minorEastAsia" w:hAnsiTheme="minorHAnsi"/>
          <w:noProof/>
          <w:sz w:val="22"/>
        </w:rPr>
      </w:pPr>
      <w:hyperlink w:anchor="_Toc63844067" w:history="1">
        <w:r w:rsidR="00D61BC3" w:rsidRPr="006453DE">
          <w:rPr>
            <w:rStyle w:val="Hyperlink"/>
            <w:noProof/>
          </w:rPr>
          <w:t>Accessing Inspections through the Inbox</w:t>
        </w:r>
        <w:r w:rsidR="00D61BC3">
          <w:rPr>
            <w:noProof/>
            <w:webHidden/>
          </w:rPr>
          <w:tab/>
        </w:r>
        <w:r w:rsidR="00D61BC3">
          <w:rPr>
            <w:noProof/>
            <w:webHidden/>
          </w:rPr>
          <w:fldChar w:fldCharType="begin"/>
        </w:r>
        <w:r w:rsidR="00D61BC3">
          <w:rPr>
            <w:noProof/>
            <w:webHidden/>
          </w:rPr>
          <w:instrText xml:space="preserve"> PAGEREF _Toc63844067 \h </w:instrText>
        </w:r>
        <w:r w:rsidR="00D61BC3">
          <w:rPr>
            <w:noProof/>
            <w:webHidden/>
          </w:rPr>
        </w:r>
        <w:r w:rsidR="00D61BC3">
          <w:rPr>
            <w:noProof/>
            <w:webHidden/>
          </w:rPr>
          <w:fldChar w:fldCharType="separate"/>
        </w:r>
        <w:r w:rsidR="00D61BC3">
          <w:rPr>
            <w:noProof/>
            <w:webHidden/>
          </w:rPr>
          <w:t>4</w:t>
        </w:r>
        <w:r w:rsidR="00D61BC3">
          <w:rPr>
            <w:noProof/>
            <w:webHidden/>
          </w:rPr>
          <w:fldChar w:fldCharType="end"/>
        </w:r>
      </w:hyperlink>
    </w:p>
    <w:p w14:paraId="706A01F3" w14:textId="1F88C55B" w:rsidR="00D61BC3" w:rsidRDefault="00EF730C">
      <w:pPr>
        <w:pStyle w:val="TOC3"/>
        <w:tabs>
          <w:tab w:val="right" w:leader="dot" w:pos="9350"/>
        </w:tabs>
        <w:rPr>
          <w:rFonts w:asciiTheme="minorHAnsi" w:eastAsiaTheme="minorEastAsia" w:hAnsiTheme="minorHAnsi"/>
          <w:noProof/>
          <w:sz w:val="22"/>
        </w:rPr>
      </w:pPr>
      <w:hyperlink w:anchor="_Toc63844068" w:history="1">
        <w:r w:rsidR="00D61BC3" w:rsidRPr="006453DE">
          <w:rPr>
            <w:rStyle w:val="Hyperlink"/>
            <w:noProof/>
          </w:rPr>
          <w:t>Map View</w:t>
        </w:r>
        <w:r w:rsidR="00D61BC3">
          <w:rPr>
            <w:noProof/>
            <w:webHidden/>
          </w:rPr>
          <w:tab/>
        </w:r>
        <w:r w:rsidR="00D61BC3">
          <w:rPr>
            <w:noProof/>
            <w:webHidden/>
          </w:rPr>
          <w:fldChar w:fldCharType="begin"/>
        </w:r>
        <w:r w:rsidR="00D61BC3">
          <w:rPr>
            <w:noProof/>
            <w:webHidden/>
          </w:rPr>
          <w:instrText xml:space="preserve"> PAGEREF _Toc63844068 \h </w:instrText>
        </w:r>
        <w:r w:rsidR="00D61BC3">
          <w:rPr>
            <w:noProof/>
            <w:webHidden/>
          </w:rPr>
        </w:r>
        <w:r w:rsidR="00D61BC3">
          <w:rPr>
            <w:noProof/>
            <w:webHidden/>
          </w:rPr>
          <w:fldChar w:fldCharType="separate"/>
        </w:r>
        <w:r w:rsidR="00D61BC3">
          <w:rPr>
            <w:noProof/>
            <w:webHidden/>
          </w:rPr>
          <w:t>6</w:t>
        </w:r>
        <w:r w:rsidR="00D61BC3">
          <w:rPr>
            <w:noProof/>
            <w:webHidden/>
          </w:rPr>
          <w:fldChar w:fldCharType="end"/>
        </w:r>
      </w:hyperlink>
    </w:p>
    <w:p w14:paraId="2DD9BC9E" w14:textId="3C42AEDC" w:rsidR="00D61BC3" w:rsidRDefault="00EF730C">
      <w:pPr>
        <w:pStyle w:val="TOC2"/>
        <w:tabs>
          <w:tab w:val="right" w:leader="dot" w:pos="9350"/>
        </w:tabs>
        <w:rPr>
          <w:rFonts w:asciiTheme="minorHAnsi" w:eastAsiaTheme="minorEastAsia" w:hAnsiTheme="minorHAnsi"/>
          <w:noProof/>
          <w:sz w:val="22"/>
        </w:rPr>
      </w:pPr>
      <w:hyperlink w:anchor="_Toc63844069" w:history="1">
        <w:r w:rsidR="00D61BC3" w:rsidRPr="006453DE">
          <w:rPr>
            <w:rStyle w:val="Hyperlink"/>
            <w:noProof/>
          </w:rPr>
          <w:t>Completing the Condition Assessment Form</w:t>
        </w:r>
        <w:r w:rsidR="00D61BC3">
          <w:rPr>
            <w:noProof/>
            <w:webHidden/>
          </w:rPr>
          <w:tab/>
        </w:r>
        <w:r w:rsidR="00D61BC3">
          <w:rPr>
            <w:noProof/>
            <w:webHidden/>
          </w:rPr>
          <w:fldChar w:fldCharType="begin"/>
        </w:r>
        <w:r w:rsidR="00D61BC3">
          <w:rPr>
            <w:noProof/>
            <w:webHidden/>
          </w:rPr>
          <w:instrText xml:space="preserve"> PAGEREF _Toc63844069 \h </w:instrText>
        </w:r>
        <w:r w:rsidR="00D61BC3">
          <w:rPr>
            <w:noProof/>
            <w:webHidden/>
          </w:rPr>
        </w:r>
        <w:r w:rsidR="00D61BC3">
          <w:rPr>
            <w:noProof/>
            <w:webHidden/>
          </w:rPr>
          <w:fldChar w:fldCharType="separate"/>
        </w:r>
        <w:r w:rsidR="00D61BC3">
          <w:rPr>
            <w:noProof/>
            <w:webHidden/>
          </w:rPr>
          <w:t>8</w:t>
        </w:r>
        <w:r w:rsidR="00D61BC3">
          <w:rPr>
            <w:noProof/>
            <w:webHidden/>
          </w:rPr>
          <w:fldChar w:fldCharType="end"/>
        </w:r>
      </w:hyperlink>
    </w:p>
    <w:p w14:paraId="1525BE43" w14:textId="639D779E" w:rsidR="00D61BC3" w:rsidRDefault="00EF730C">
      <w:pPr>
        <w:pStyle w:val="TOC3"/>
        <w:tabs>
          <w:tab w:val="right" w:leader="dot" w:pos="9350"/>
        </w:tabs>
        <w:rPr>
          <w:rFonts w:asciiTheme="minorHAnsi" w:eastAsiaTheme="minorEastAsia" w:hAnsiTheme="minorHAnsi"/>
          <w:noProof/>
          <w:sz w:val="22"/>
        </w:rPr>
      </w:pPr>
      <w:hyperlink w:anchor="_Toc63844070" w:history="1">
        <w:r w:rsidR="00D61BC3" w:rsidRPr="006453DE">
          <w:rPr>
            <w:rStyle w:val="Hyperlink"/>
            <w:noProof/>
          </w:rPr>
          <w:t>Grid Name, Circuit and Circuit FLOC (Circuit Section)</w:t>
        </w:r>
        <w:r w:rsidR="00D61BC3">
          <w:rPr>
            <w:noProof/>
            <w:webHidden/>
          </w:rPr>
          <w:tab/>
        </w:r>
        <w:r w:rsidR="00D61BC3">
          <w:rPr>
            <w:noProof/>
            <w:webHidden/>
          </w:rPr>
          <w:fldChar w:fldCharType="begin"/>
        </w:r>
        <w:r w:rsidR="00D61BC3">
          <w:rPr>
            <w:noProof/>
            <w:webHidden/>
          </w:rPr>
          <w:instrText xml:space="preserve"> PAGEREF _Toc63844070 \h </w:instrText>
        </w:r>
        <w:r w:rsidR="00D61BC3">
          <w:rPr>
            <w:noProof/>
            <w:webHidden/>
          </w:rPr>
        </w:r>
        <w:r w:rsidR="00D61BC3">
          <w:rPr>
            <w:noProof/>
            <w:webHidden/>
          </w:rPr>
          <w:fldChar w:fldCharType="separate"/>
        </w:r>
        <w:r w:rsidR="00D61BC3">
          <w:rPr>
            <w:noProof/>
            <w:webHidden/>
          </w:rPr>
          <w:t>8</w:t>
        </w:r>
        <w:r w:rsidR="00D61BC3">
          <w:rPr>
            <w:noProof/>
            <w:webHidden/>
          </w:rPr>
          <w:fldChar w:fldCharType="end"/>
        </w:r>
      </w:hyperlink>
    </w:p>
    <w:p w14:paraId="6400C10B" w14:textId="1DB46ABF" w:rsidR="00D61BC3" w:rsidRDefault="00EF730C">
      <w:pPr>
        <w:pStyle w:val="TOC3"/>
        <w:tabs>
          <w:tab w:val="right" w:leader="dot" w:pos="9350"/>
        </w:tabs>
        <w:rPr>
          <w:rFonts w:asciiTheme="minorHAnsi" w:eastAsiaTheme="minorEastAsia" w:hAnsiTheme="minorHAnsi"/>
          <w:noProof/>
          <w:sz w:val="22"/>
        </w:rPr>
      </w:pPr>
      <w:hyperlink w:anchor="_Toc63844071" w:history="1">
        <w:r w:rsidR="00D61BC3" w:rsidRPr="006453DE">
          <w:rPr>
            <w:rStyle w:val="Hyperlink"/>
            <w:noProof/>
          </w:rPr>
          <w:t>Is Circuit Information Correct in the Field?</w:t>
        </w:r>
        <w:r w:rsidR="00D61BC3">
          <w:rPr>
            <w:noProof/>
            <w:webHidden/>
          </w:rPr>
          <w:tab/>
        </w:r>
        <w:r w:rsidR="00D61BC3">
          <w:rPr>
            <w:noProof/>
            <w:webHidden/>
          </w:rPr>
          <w:fldChar w:fldCharType="begin"/>
        </w:r>
        <w:r w:rsidR="00D61BC3">
          <w:rPr>
            <w:noProof/>
            <w:webHidden/>
          </w:rPr>
          <w:instrText xml:space="preserve"> PAGEREF _Toc63844071 \h </w:instrText>
        </w:r>
        <w:r w:rsidR="00D61BC3">
          <w:rPr>
            <w:noProof/>
            <w:webHidden/>
          </w:rPr>
        </w:r>
        <w:r w:rsidR="00D61BC3">
          <w:rPr>
            <w:noProof/>
            <w:webHidden/>
          </w:rPr>
          <w:fldChar w:fldCharType="separate"/>
        </w:r>
        <w:r w:rsidR="00D61BC3">
          <w:rPr>
            <w:noProof/>
            <w:webHidden/>
          </w:rPr>
          <w:t>9</w:t>
        </w:r>
        <w:r w:rsidR="00D61BC3">
          <w:rPr>
            <w:noProof/>
            <w:webHidden/>
          </w:rPr>
          <w:fldChar w:fldCharType="end"/>
        </w:r>
      </w:hyperlink>
    </w:p>
    <w:p w14:paraId="0BFA9F63" w14:textId="35EF2B40" w:rsidR="00D61BC3" w:rsidRDefault="00EF730C">
      <w:pPr>
        <w:pStyle w:val="TOC3"/>
        <w:tabs>
          <w:tab w:val="right" w:leader="dot" w:pos="9350"/>
        </w:tabs>
        <w:rPr>
          <w:rFonts w:asciiTheme="minorHAnsi" w:eastAsiaTheme="minorEastAsia" w:hAnsiTheme="minorHAnsi"/>
          <w:noProof/>
          <w:sz w:val="22"/>
        </w:rPr>
      </w:pPr>
      <w:hyperlink w:anchor="_Toc63844072" w:history="1">
        <w:r w:rsidR="00D61BC3" w:rsidRPr="006453DE">
          <w:rPr>
            <w:rStyle w:val="Hyperlink"/>
            <w:noProof/>
          </w:rPr>
          <w:t>Circuit</w:t>
        </w:r>
        <w:r w:rsidR="00D61BC3">
          <w:rPr>
            <w:noProof/>
            <w:webHidden/>
          </w:rPr>
          <w:tab/>
        </w:r>
        <w:r w:rsidR="00D61BC3">
          <w:rPr>
            <w:noProof/>
            <w:webHidden/>
          </w:rPr>
          <w:fldChar w:fldCharType="begin"/>
        </w:r>
        <w:r w:rsidR="00D61BC3">
          <w:rPr>
            <w:noProof/>
            <w:webHidden/>
          </w:rPr>
          <w:instrText xml:space="preserve"> PAGEREF _Toc63844072 \h </w:instrText>
        </w:r>
        <w:r w:rsidR="00D61BC3">
          <w:rPr>
            <w:noProof/>
            <w:webHidden/>
          </w:rPr>
        </w:r>
        <w:r w:rsidR="00D61BC3">
          <w:rPr>
            <w:noProof/>
            <w:webHidden/>
          </w:rPr>
          <w:fldChar w:fldCharType="separate"/>
        </w:r>
        <w:r w:rsidR="00D61BC3">
          <w:rPr>
            <w:noProof/>
            <w:webHidden/>
          </w:rPr>
          <w:t>9</w:t>
        </w:r>
        <w:r w:rsidR="00D61BC3">
          <w:rPr>
            <w:noProof/>
            <w:webHidden/>
          </w:rPr>
          <w:fldChar w:fldCharType="end"/>
        </w:r>
      </w:hyperlink>
    </w:p>
    <w:p w14:paraId="28C14B05" w14:textId="3B328243" w:rsidR="00D61BC3" w:rsidRDefault="00EF730C">
      <w:pPr>
        <w:pStyle w:val="TOC3"/>
        <w:tabs>
          <w:tab w:val="right" w:leader="dot" w:pos="9350"/>
        </w:tabs>
        <w:rPr>
          <w:rFonts w:asciiTheme="minorHAnsi" w:eastAsiaTheme="minorEastAsia" w:hAnsiTheme="minorHAnsi"/>
          <w:noProof/>
          <w:sz w:val="22"/>
        </w:rPr>
      </w:pPr>
      <w:hyperlink w:anchor="_Toc63844073" w:history="1">
        <w:r w:rsidR="00D61BC3" w:rsidRPr="006453DE">
          <w:rPr>
            <w:rStyle w:val="Hyperlink"/>
            <w:noProof/>
          </w:rPr>
          <w:t>Circuit FLOC (Circuit Section)</w:t>
        </w:r>
        <w:r w:rsidR="00D61BC3">
          <w:rPr>
            <w:noProof/>
            <w:webHidden/>
          </w:rPr>
          <w:tab/>
        </w:r>
        <w:r w:rsidR="00D61BC3">
          <w:rPr>
            <w:noProof/>
            <w:webHidden/>
          </w:rPr>
          <w:fldChar w:fldCharType="begin"/>
        </w:r>
        <w:r w:rsidR="00D61BC3">
          <w:rPr>
            <w:noProof/>
            <w:webHidden/>
          </w:rPr>
          <w:instrText xml:space="preserve"> PAGEREF _Toc63844073 \h </w:instrText>
        </w:r>
        <w:r w:rsidR="00D61BC3">
          <w:rPr>
            <w:noProof/>
            <w:webHidden/>
          </w:rPr>
        </w:r>
        <w:r w:rsidR="00D61BC3">
          <w:rPr>
            <w:noProof/>
            <w:webHidden/>
          </w:rPr>
          <w:fldChar w:fldCharType="separate"/>
        </w:r>
        <w:r w:rsidR="00D61BC3">
          <w:rPr>
            <w:noProof/>
            <w:webHidden/>
          </w:rPr>
          <w:t>9</w:t>
        </w:r>
        <w:r w:rsidR="00D61BC3">
          <w:rPr>
            <w:noProof/>
            <w:webHidden/>
          </w:rPr>
          <w:fldChar w:fldCharType="end"/>
        </w:r>
      </w:hyperlink>
    </w:p>
    <w:p w14:paraId="1A67BF2F" w14:textId="0FFAF24A" w:rsidR="00D61BC3" w:rsidRDefault="00EF730C">
      <w:pPr>
        <w:pStyle w:val="TOC3"/>
        <w:tabs>
          <w:tab w:val="right" w:leader="dot" w:pos="9350"/>
        </w:tabs>
        <w:rPr>
          <w:rFonts w:asciiTheme="minorHAnsi" w:eastAsiaTheme="minorEastAsia" w:hAnsiTheme="minorHAnsi"/>
          <w:noProof/>
          <w:sz w:val="22"/>
        </w:rPr>
      </w:pPr>
      <w:hyperlink w:anchor="_Toc63844074" w:history="1">
        <w:r w:rsidR="00D61BC3" w:rsidRPr="006453DE">
          <w:rPr>
            <w:rStyle w:val="Hyperlink"/>
            <w:noProof/>
          </w:rPr>
          <w:t>Voltage</w:t>
        </w:r>
        <w:r w:rsidR="00D61BC3">
          <w:rPr>
            <w:noProof/>
            <w:webHidden/>
          </w:rPr>
          <w:tab/>
        </w:r>
        <w:r w:rsidR="00D61BC3">
          <w:rPr>
            <w:noProof/>
            <w:webHidden/>
          </w:rPr>
          <w:fldChar w:fldCharType="begin"/>
        </w:r>
        <w:r w:rsidR="00D61BC3">
          <w:rPr>
            <w:noProof/>
            <w:webHidden/>
          </w:rPr>
          <w:instrText xml:space="preserve"> PAGEREF _Toc63844074 \h </w:instrText>
        </w:r>
        <w:r w:rsidR="00D61BC3">
          <w:rPr>
            <w:noProof/>
            <w:webHidden/>
          </w:rPr>
        </w:r>
        <w:r w:rsidR="00D61BC3">
          <w:rPr>
            <w:noProof/>
            <w:webHidden/>
          </w:rPr>
          <w:fldChar w:fldCharType="separate"/>
        </w:r>
        <w:r w:rsidR="00D61BC3">
          <w:rPr>
            <w:noProof/>
            <w:webHidden/>
          </w:rPr>
          <w:t>9</w:t>
        </w:r>
        <w:r w:rsidR="00D61BC3">
          <w:rPr>
            <w:noProof/>
            <w:webHidden/>
          </w:rPr>
          <w:fldChar w:fldCharType="end"/>
        </w:r>
      </w:hyperlink>
    </w:p>
    <w:p w14:paraId="191E22AD" w14:textId="1347547E" w:rsidR="00D61BC3" w:rsidRDefault="00EF730C">
      <w:pPr>
        <w:pStyle w:val="TOC3"/>
        <w:tabs>
          <w:tab w:val="right" w:leader="dot" w:pos="9350"/>
        </w:tabs>
        <w:rPr>
          <w:rFonts w:asciiTheme="minorHAnsi" w:eastAsiaTheme="minorEastAsia" w:hAnsiTheme="minorHAnsi"/>
          <w:noProof/>
          <w:sz w:val="22"/>
        </w:rPr>
      </w:pPr>
      <w:hyperlink w:anchor="_Toc63844075" w:history="1">
        <w:r w:rsidR="00D61BC3" w:rsidRPr="006453DE">
          <w:rPr>
            <w:rStyle w:val="Hyperlink"/>
            <w:noProof/>
          </w:rPr>
          <w:t>FLOC</w:t>
        </w:r>
        <w:r w:rsidR="00D61BC3">
          <w:rPr>
            <w:noProof/>
            <w:webHidden/>
          </w:rPr>
          <w:tab/>
        </w:r>
        <w:r w:rsidR="00D61BC3">
          <w:rPr>
            <w:noProof/>
            <w:webHidden/>
          </w:rPr>
          <w:fldChar w:fldCharType="begin"/>
        </w:r>
        <w:r w:rsidR="00D61BC3">
          <w:rPr>
            <w:noProof/>
            <w:webHidden/>
          </w:rPr>
          <w:instrText xml:space="preserve"> PAGEREF _Toc63844075 \h </w:instrText>
        </w:r>
        <w:r w:rsidR="00D61BC3">
          <w:rPr>
            <w:noProof/>
            <w:webHidden/>
          </w:rPr>
        </w:r>
        <w:r w:rsidR="00D61BC3">
          <w:rPr>
            <w:noProof/>
            <w:webHidden/>
          </w:rPr>
          <w:fldChar w:fldCharType="separate"/>
        </w:r>
        <w:r w:rsidR="00D61BC3">
          <w:rPr>
            <w:noProof/>
            <w:webHidden/>
          </w:rPr>
          <w:t>9</w:t>
        </w:r>
        <w:r w:rsidR="00D61BC3">
          <w:rPr>
            <w:noProof/>
            <w:webHidden/>
          </w:rPr>
          <w:fldChar w:fldCharType="end"/>
        </w:r>
      </w:hyperlink>
    </w:p>
    <w:p w14:paraId="34250DF5" w14:textId="66A0BD88" w:rsidR="00D61BC3" w:rsidRDefault="00EF730C">
      <w:pPr>
        <w:pStyle w:val="TOC3"/>
        <w:tabs>
          <w:tab w:val="right" w:leader="dot" w:pos="9350"/>
        </w:tabs>
        <w:rPr>
          <w:rFonts w:asciiTheme="minorHAnsi" w:eastAsiaTheme="minorEastAsia" w:hAnsiTheme="minorHAnsi"/>
          <w:noProof/>
          <w:sz w:val="22"/>
        </w:rPr>
      </w:pPr>
      <w:hyperlink w:anchor="_Toc63844076" w:history="1">
        <w:r w:rsidR="00D61BC3" w:rsidRPr="006453DE">
          <w:rPr>
            <w:rStyle w:val="Hyperlink"/>
            <w:noProof/>
          </w:rPr>
          <w:t>Is the Structure Number correct on the structure?</w:t>
        </w:r>
        <w:r w:rsidR="00D61BC3">
          <w:rPr>
            <w:noProof/>
            <w:webHidden/>
          </w:rPr>
          <w:tab/>
        </w:r>
        <w:r w:rsidR="00D61BC3">
          <w:rPr>
            <w:noProof/>
            <w:webHidden/>
          </w:rPr>
          <w:fldChar w:fldCharType="begin"/>
        </w:r>
        <w:r w:rsidR="00D61BC3">
          <w:rPr>
            <w:noProof/>
            <w:webHidden/>
          </w:rPr>
          <w:instrText xml:space="preserve"> PAGEREF _Toc63844076 \h </w:instrText>
        </w:r>
        <w:r w:rsidR="00D61BC3">
          <w:rPr>
            <w:noProof/>
            <w:webHidden/>
          </w:rPr>
        </w:r>
        <w:r w:rsidR="00D61BC3">
          <w:rPr>
            <w:noProof/>
            <w:webHidden/>
          </w:rPr>
          <w:fldChar w:fldCharType="separate"/>
        </w:r>
        <w:r w:rsidR="00D61BC3">
          <w:rPr>
            <w:noProof/>
            <w:webHidden/>
          </w:rPr>
          <w:t>10</w:t>
        </w:r>
        <w:r w:rsidR="00D61BC3">
          <w:rPr>
            <w:noProof/>
            <w:webHidden/>
          </w:rPr>
          <w:fldChar w:fldCharType="end"/>
        </w:r>
      </w:hyperlink>
    </w:p>
    <w:p w14:paraId="0C9531F2" w14:textId="21FD6651" w:rsidR="00D61BC3" w:rsidRDefault="00EF730C">
      <w:pPr>
        <w:pStyle w:val="TOC3"/>
        <w:tabs>
          <w:tab w:val="right" w:leader="dot" w:pos="9350"/>
        </w:tabs>
        <w:rPr>
          <w:rFonts w:asciiTheme="minorHAnsi" w:eastAsiaTheme="minorEastAsia" w:hAnsiTheme="minorHAnsi"/>
          <w:noProof/>
          <w:sz w:val="22"/>
        </w:rPr>
      </w:pPr>
      <w:hyperlink w:anchor="_Toc63844077" w:history="1">
        <w:r w:rsidR="00D61BC3" w:rsidRPr="006453DE">
          <w:rPr>
            <w:rStyle w:val="Hyperlink"/>
            <w:noProof/>
          </w:rPr>
          <w:t>Are You Able to Proceed with this Inspection?</w:t>
        </w:r>
        <w:r w:rsidR="00D61BC3">
          <w:rPr>
            <w:noProof/>
            <w:webHidden/>
          </w:rPr>
          <w:tab/>
        </w:r>
        <w:r w:rsidR="00D61BC3">
          <w:rPr>
            <w:noProof/>
            <w:webHidden/>
          </w:rPr>
          <w:fldChar w:fldCharType="begin"/>
        </w:r>
        <w:r w:rsidR="00D61BC3">
          <w:rPr>
            <w:noProof/>
            <w:webHidden/>
          </w:rPr>
          <w:instrText xml:space="preserve"> PAGEREF _Toc63844077 \h </w:instrText>
        </w:r>
        <w:r w:rsidR="00D61BC3">
          <w:rPr>
            <w:noProof/>
            <w:webHidden/>
          </w:rPr>
        </w:r>
        <w:r w:rsidR="00D61BC3">
          <w:rPr>
            <w:noProof/>
            <w:webHidden/>
          </w:rPr>
          <w:fldChar w:fldCharType="separate"/>
        </w:r>
        <w:r w:rsidR="00D61BC3">
          <w:rPr>
            <w:noProof/>
            <w:webHidden/>
          </w:rPr>
          <w:t>11</w:t>
        </w:r>
        <w:r w:rsidR="00D61BC3">
          <w:rPr>
            <w:noProof/>
            <w:webHidden/>
          </w:rPr>
          <w:fldChar w:fldCharType="end"/>
        </w:r>
      </w:hyperlink>
    </w:p>
    <w:p w14:paraId="52A9BE65" w14:textId="1D82FF2C" w:rsidR="00D61BC3" w:rsidRDefault="00EF730C">
      <w:pPr>
        <w:pStyle w:val="TOC3"/>
        <w:tabs>
          <w:tab w:val="right" w:leader="dot" w:pos="9350"/>
        </w:tabs>
        <w:rPr>
          <w:rFonts w:asciiTheme="minorHAnsi" w:eastAsiaTheme="minorEastAsia" w:hAnsiTheme="minorHAnsi"/>
          <w:noProof/>
          <w:sz w:val="22"/>
        </w:rPr>
      </w:pPr>
      <w:hyperlink w:anchor="_Toc63844078" w:history="1">
        <w:r w:rsidR="00D61BC3" w:rsidRPr="006453DE">
          <w:rPr>
            <w:rStyle w:val="Hyperlink"/>
            <w:noProof/>
          </w:rPr>
          <w:t>Inspection Date</w:t>
        </w:r>
        <w:r w:rsidR="00D61BC3">
          <w:rPr>
            <w:noProof/>
            <w:webHidden/>
          </w:rPr>
          <w:tab/>
        </w:r>
        <w:r w:rsidR="00D61BC3">
          <w:rPr>
            <w:noProof/>
            <w:webHidden/>
          </w:rPr>
          <w:fldChar w:fldCharType="begin"/>
        </w:r>
        <w:r w:rsidR="00D61BC3">
          <w:rPr>
            <w:noProof/>
            <w:webHidden/>
          </w:rPr>
          <w:instrText xml:space="preserve"> PAGEREF _Toc63844078 \h </w:instrText>
        </w:r>
        <w:r w:rsidR="00D61BC3">
          <w:rPr>
            <w:noProof/>
            <w:webHidden/>
          </w:rPr>
        </w:r>
        <w:r w:rsidR="00D61BC3">
          <w:rPr>
            <w:noProof/>
            <w:webHidden/>
          </w:rPr>
          <w:fldChar w:fldCharType="separate"/>
        </w:r>
        <w:r w:rsidR="00D61BC3">
          <w:rPr>
            <w:noProof/>
            <w:webHidden/>
          </w:rPr>
          <w:t>11</w:t>
        </w:r>
        <w:r w:rsidR="00D61BC3">
          <w:rPr>
            <w:noProof/>
            <w:webHidden/>
          </w:rPr>
          <w:fldChar w:fldCharType="end"/>
        </w:r>
      </w:hyperlink>
    </w:p>
    <w:p w14:paraId="54FA0C58" w14:textId="4A377C0A" w:rsidR="00D61BC3" w:rsidRDefault="00EF730C">
      <w:pPr>
        <w:pStyle w:val="TOC3"/>
        <w:tabs>
          <w:tab w:val="right" w:leader="dot" w:pos="9350"/>
        </w:tabs>
        <w:rPr>
          <w:rFonts w:asciiTheme="minorHAnsi" w:eastAsiaTheme="minorEastAsia" w:hAnsiTheme="minorHAnsi"/>
          <w:noProof/>
          <w:sz w:val="22"/>
        </w:rPr>
      </w:pPr>
      <w:hyperlink w:anchor="_Toc63844079" w:history="1">
        <w:r w:rsidR="00D61BC3" w:rsidRPr="006453DE">
          <w:rPr>
            <w:rStyle w:val="Hyperlink"/>
            <w:noProof/>
          </w:rPr>
          <w:t>Inspection Type</w:t>
        </w:r>
        <w:r w:rsidR="00D61BC3">
          <w:rPr>
            <w:noProof/>
            <w:webHidden/>
          </w:rPr>
          <w:tab/>
        </w:r>
        <w:r w:rsidR="00D61BC3">
          <w:rPr>
            <w:noProof/>
            <w:webHidden/>
          </w:rPr>
          <w:fldChar w:fldCharType="begin"/>
        </w:r>
        <w:r w:rsidR="00D61BC3">
          <w:rPr>
            <w:noProof/>
            <w:webHidden/>
          </w:rPr>
          <w:instrText xml:space="preserve"> PAGEREF _Toc63844079 \h </w:instrText>
        </w:r>
        <w:r w:rsidR="00D61BC3">
          <w:rPr>
            <w:noProof/>
            <w:webHidden/>
          </w:rPr>
        </w:r>
        <w:r w:rsidR="00D61BC3">
          <w:rPr>
            <w:noProof/>
            <w:webHidden/>
          </w:rPr>
          <w:fldChar w:fldCharType="separate"/>
        </w:r>
        <w:r w:rsidR="00D61BC3">
          <w:rPr>
            <w:noProof/>
            <w:webHidden/>
          </w:rPr>
          <w:t>11</w:t>
        </w:r>
        <w:r w:rsidR="00D61BC3">
          <w:rPr>
            <w:noProof/>
            <w:webHidden/>
          </w:rPr>
          <w:fldChar w:fldCharType="end"/>
        </w:r>
      </w:hyperlink>
    </w:p>
    <w:p w14:paraId="17B87C24" w14:textId="796998E7" w:rsidR="00D61BC3" w:rsidRDefault="00EF730C">
      <w:pPr>
        <w:pStyle w:val="TOC3"/>
        <w:tabs>
          <w:tab w:val="right" w:leader="dot" w:pos="9350"/>
        </w:tabs>
        <w:rPr>
          <w:rFonts w:asciiTheme="minorHAnsi" w:eastAsiaTheme="minorEastAsia" w:hAnsiTheme="minorHAnsi"/>
          <w:noProof/>
          <w:sz w:val="22"/>
        </w:rPr>
      </w:pPr>
      <w:hyperlink w:anchor="_Toc63844080" w:history="1">
        <w:r w:rsidR="00D61BC3" w:rsidRPr="006453DE">
          <w:rPr>
            <w:rStyle w:val="Hyperlink"/>
            <w:noProof/>
          </w:rPr>
          <w:t>Inspector Name</w:t>
        </w:r>
        <w:r w:rsidR="00D61BC3">
          <w:rPr>
            <w:noProof/>
            <w:webHidden/>
          </w:rPr>
          <w:tab/>
        </w:r>
        <w:r w:rsidR="00D61BC3">
          <w:rPr>
            <w:noProof/>
            <w:webHidden/>
          </w:rPr>
          <w:fldChar w:fldCharType="begin"/>
        </w:r>
        <w:r w:rsidR="00D61BC3">
          <w:rPr>
            <w:noProof/>
            <w:webHidden/>
          </w:rPr>
          <w:instrText xml:space="preserve"> PAGEREF _Toc63844080 \h </w:instrText>
        </w:r>
        <w:r w:rsidR="00D61BC3">
          <w:rPr>
            <w:noProof/>
            <w:webHidden/>
          </w:rPr>
        </w:r>
        <w:r w:rsidR="00D61BC3">
          <w:rPr>
            <w:noProof/>
            <w:webHidden/>
          </w:rPr>
          <w:fldChar w:fldCharType="separate"/>
        </w:r>
        <w:r w:rsidR="00D61BC3">
          <w:rPr>
            <w:noProof/>
            <w:webHidden/>
          </w:rPr>
          <w:t>11</w:t>
        </w:r>
        <w:r w:rsidR="00D61BC3">
          <w:rPr>
            <w:noProof/>
            <w:webHidden/>
          </w:rPr>
          <w:fldChar w:fldCharType="end"/>
        </w:r>
      </w:hyperlink>
    </w:p>
    <w:p w14:paraId="1B7F2156" w14:textId="01AE06CF" w:rsidR="00D61BC3" w:rsidRDefault="00EF730C">
      <w:pPr>
        <w:pStyle w:val="TOC2"/>
        <w:tabs>
          <w:tab w:val="right" w:leader="dot" w:pos="9350"/>
        </w:tabs>
        <w:rPr>
          <w:rFonts w:asciiTheme="minorHAnsi" w:eastAsiaTheme="minorEastAsia" w:hAnsiTheme="minorHAnsi"/>
          <w:noProof/>
          <w:sz w:val="22"/>
        </w:rPr>
      </w:pPr>
      <w:hyperlink w:anchor="_Toc63844081" w:history="1">
        <w:r w:rsidR="00D61BC3" w:rsidRPr="006453DE">
          <w:rPr>
            <w:rStyle w:val="Hyperlink"/>
            <w:noProof/>
          </w:rPr>
          <w:t>Yes, Proceed with this Inspection Steps</w:t>
        </w:r>
        <w:r w:rsidR="00D61BC3">
          <w:rPr>
            <w:noProof/>
            <w:webHidden/>
          </w:rPr>
          <w:tab/>
        </w:r>
        <w:r w:rsidR="00D61BC3">
          <w:rPr>
            <w:noProof/>
            <w:webHidden/>
          </w:rPr>
          <w:fldChar w:fldCharType="begin"/>
        </w:r>
        <w:r w:rsidR="00D61BC3">
          <w:rPr>
            <w:noProof/>
            <w:webHidden/>
          </w:rPr>
          <w:instrText xml:space="preserve"> PAGEREF _Toc63844081 \h </w:instrText>
        </w:r>
        <w:r w:rsidR="00D61BC3">
          <w:rPr>
            <w:noProof/>
            <w:webHidden/>
          </w:rPr>
        </w:r>
        <w:r w:rsidR="00D61BC3">
          <w:rPr>
            <w:noProof/>
            <w:webHidden/>
          </w:rPr>
          <w:fldChar w:fldCharType="separate"/>
        </w:r>
        <w:r w:rsidR="00D61BC3">
          <w:rPr>
            <w:noProof/>
            <w:webHidden/>
          </w:rPr>
          <w:t>12</w:t>
        </w:r>
        <w:r w:rsidR="00D61BC3">
          <w:rPr>
            <w:noProof/>
            <w:webHidden/>
          </w:rPr>
          <w:fldChar w:fldCharType="end"/>
        </w:r>
      </w:hyperlink>
    </w:p>
    <w:p w14:paraId="772E92D1" w14:textId="234A5746" w:rsidR="00D61BC3" w:rsidRDefault="00EF730C">
      <w:pPr>
        <w:pStyle w:val="TOC3"/>
        <w:tabs>
          <w:tab w:val="right" w:leader="dot" w:pos="9350"/>
        </w:tabs>
        <w:rPr>
          <w:rFonts w:asciiTheme="minorHAnsi" w:eastAsiaTheme="minorEastAsia" w:hAnsiTheme="minorHAnsi"/>
          <w:noProof/>
          <w:sz w:val="22"/>
        </w:rPr>
      </w:pPr>
      <w:hyperlink w:anchor="_Toc63844082" w:history="1">
        <w:r w:rsidR="00D61BC3" w:rsidRPr="006453DE">
          <w:rPr>
            <w:rStyle w:val="Hyperlink"/>
            <w:noProof/>
          </w:rPr>
          <w:t>Structure Type (Steel Lattice/Tower)</w:t>
        </w:r>
        <w:r w:rsidR="00D61BC3">
          <w:rPr>
            <w:noProof/>
            <w:webHidden/>
          </w:rPr>
          <w:tab/>
        </w:r>
        <w:r w:rsidR="00D61BC3">
          <w:rPr>
            <w:noProof/>
            <w:webHidden/>
          </w:rPr>
          <w:fldChar w:fldCharType="begin"/>
        </w:r>
        <w:r w:rsidR="00D61BC3">
          <w:rPr>
            <w:noProof/>
            <w:webHidden/>
          </w:rPr>
          <w:instrText xml:space="preserve"> PAGEREF _Toc63844082 \h </w:instrText>
        </w:r>
        <w:r w:rsidR="00D61BC3">
          <w:rPr>
            <w:noProof/>
            <w:webHidden/>
          </w:rPr>
        </w:r>
        <w:r w:rsidR="00D61BC3">
          <w:rPr>
            <w:noProof/>
            <w:webHidden/>
          </w:rPr>
          <w:fldChar w:fldCharType="separate"/>
        </w:r>
        <w:r w:rsidR="00D61BC3">
          <w:rPr>
            <w:noProof/>
            <w:webHidden/>
          </w:rPr>
          <w:t>12</w:t>
        </w:r>
        <w:r w:rsidR="00D61BC3">
          <w:rPr>
            <w:noProof/>
            <w:webHidden/>
          </w:rPr>
          <w:fldChar w:fldCharType="end"/>
        </w:r>
      </w:hyperlink>
    </w:p>
    <w:p w14:paraId="50C34D11" w14:textId="54F1B5DC" w:rsidR="00D61BC3" w:rsidRDefault="00EF730C">
      <w:pPr>
        <w:pStyle w:val="TOC3"/>
        <w:tabs>
          <w:tab w:val="right" w:leader="dot" w:pos="9350"/>
        </w:tabs>
        <w:rPr>
          <w:rFonts w:asciiTheme="minorHAnsi" w:eastAsiaTheme="minorEastAsia" w:hAnsiTheme="minorHAnsi"/>
          <w:noProof/>
          <w:sz w:val="22"/>
        </w:rPr>
      </w:pPr>
      <w:hyperlink w:anchor="_Toc63844083" w:history="1">
        <w:r w:rsidR="00D61BC3" w:rsidRPr="006453DE">
          <w:rPr>
            <w:rStyle w:val="Hyperlink"/>
            <w:noProof/>
          </w:rPr>
          <w:t>Structure Type (Pole)</w:t>
        </w:r>
        <w:r w:rsidR="00D61BC3">
          <w:rPr>
            <w:noProof/>
            <w:webHidden/>
          </w:rPr>
          <w:tab/>
        </w:r>
        <w:r w:rsidR="00D61BC3">
          <w:rPr>
            <w:noProof/>
            <w:webHidden/>
          </w:rPr>
          <w:fldChar w:fldCharType="begin"/>
        </w:r>
        <w:r w:rsidR="00D61BC3">
          <w:rPr>
            <w:noProof/>
            <w:webHidden/>
          </w:rPr>
          <w:instrText xml:space="preserve"> PAGEREF _Toc63844083 \h </w:instrText>
        </w:r>
        <w:r w:rsidR="00D61BC3">
          <w:rPr>
            <w:noProof/>
            <w:webHidden/>
          </w:rPr>
        </w:r>
        <w:r w:rsidR="00D61BC3">
          <w:rPr>
            <w:noProof/>
            <w:webHidden/>
          </w:rPr>
          <w:fldChar w:fldCharType="separate"/>
        </w:r>
        <w:r w:rsidR="00D61BC3">
          <w:rPr>
            <w:noProof/>
            <w:webHidden/>
          </w:rPr>
          <w:t>12</w:t>
        </w:r>
        <w:r w:rsidR="00D61BC3">
          <w:rPr>
            <w:noProof/>
            <w:webHidden/>
          </w:rPr>
          <w:fldChar w:fldCharType="end"/>
        </w:r>
      </w:hyperlink>
    </w:p>
    <w:p w14:paraId="6F7069CD" w14:textId="2080AA53" w:rsidR="00D61BC3" w:rsidRDefault="00EF730C">
      <w:pPr>
        <w:pStyle w:val="TOC3"/>
        <w:tabs>
          <w:tab w:val="right" w:leader="dot" w:pos="9350"/>
        </w:tabs>
        <w:rPr>
          <w:rFonts w:asciiTheme="minorHAnsi" w:eastAsiaTheme="minorEastAsia" w:hAnsiTheme="minorHAnsi"/>
          <w:noProof/>
          <w:sz w:val="22"/>
        </w:rPr>
      </w:pPr>
      <w:hyperlink w:anchor="_Toc63844084" w:history="1">
        <w:r w:rsidR="00D61BC3" w:rsidRPr="006453DE">
          <w:rPr>
            <w:rStyle w:val="Hyperlink"/>
            <w:noProof/>
          </w:rPr>
          <w:t>Structure Attachments</w:t>
        </w:r>
        <w:r w:rsidR="00D61BC3">
          <w:rPr>
            <w:noProof/>
            <w:webHidden/>
          </w:rPr>
          <w:tab/>
        </w:r>
        <w:r w:rsidR="00D61BC3">
          <w:rPr>
            <w:noProof/>
            <w:webHidden/>
          </w:rPr>
          <w:fldChar w:fldCharType="begin"/>
        </w:r>
        <w:r w:rsidR="00D61BC3">
          <w:rPr>
            <w:noProof/>
            <w:webHidden/>
          </w:rPr>
          <w:instrText xml:space="preserve"> PAGEREF _Toc63844084 \h </w:instrText>
        </w:r>
        <w:r w:rsidR="00D61BC3">
          <w:rPr>
            <w:noProof/>
            <w:webHidden/>
          </w:rPr>
        </w:r>
        <w:r w:rsidR="00D61BC3">
          <w:rPr>
            <w:noProof/>
            <w:webHidden/>
          </w:rPr>
          <w:fldChar w:fldCharType="separate"/>
        </w:r>
        <w:r w:rsidR="00D61BC3">
          <w:rPr>
            <w:noProof/>
            <w:webHidden/>
          </w:rPr>
          <w:t>13</w:t>
        </w:r>
        <w:r w:rsidR="00D61BC3">
          <w:rPr>
            <w:noProof/>
            <w:webHidden/>
          </w:rPr>
          <w:fldChar w:fldCharType="end"/>
        </w:r>
      </w:hyperlink>
    </w:p>
    <w:p w14:paraId="4697DB81" w14:textId="4E09ECC1" w:rsidR="00D61BC3" w:rsidRDefault="00EF730C">
      <w:pPr>
        <w:pStyle w:val="TOC2"/>
        <w:tabs>
          <w:tab w:val="right" w:leader="dot" w:pos="9350"/>
        </w:tabs>
        <w:rPr>
          <w:rFonts w:asciiTheme="minorHAnsi" w:eastAsiaTheme="minorEastAsia" w:hAnsiTheme="minorHAnsi"/>
          <w:noProof/>
          <w:sz w:val="22"/>
        </w:rPr>
      </w:pPr>
      <w:hyperlink w:anchor="_Toc63844085" w:history="1">
        <w:r w:rsidR="00D61BC3" w:rsidRPr="006453DE">
          <w:rPr>
            <w:rStyle w:val="Hyperlink"/>
            <w:noProof/>
          </w:rPr>
          <w:t>Structure Attachment Details</w:t>
        </w:r>
        <w:r w:rsidR="00D61BC3">
          <w:rPr>
            <w:noProof/>
            <w:webHidden/>
          </w:rPr>
          <w:tab/>
        </w:r>
        <w:r w:rsidR="00D61BC3">
          <w:rPr>
            <w:noProof/>
            <w:webHidden/>
          </w:rPr>
          <w:fldChar w:fldCharType="begin"/>
        </w:r>
        <w:r w:rsidR="00D61BC3">
          <w:rPr>
            <w:noProof/>
            <w:webHidden/>
          </w:rPr>
          <w:instrText xml:space="preserve"> PAGEREF _Toc63844085 \h </w:instrText>
        </w:r>
        <w:r w:rsidR="00D61BC3">
          <w:rPr>
            <w:noProof/>
            <w:webHidden/>
          </w:rPr>
        </w:r>
        <w:r w:rsidR="00D61BC3">
          <w:rPr>
            <w:noProof/>
            <w:webHidden/>
          </w:rPr>
          <w:fldChar w:fldCharType="separate"/>
        </w:r>
        <w:r w:rsidR="00D61BC3">
          <w:rPr>
            <w:noProof/>
            <w:webHidden/>
          </w:rPr>
          <w:t>14</w:t>
        </w:r>
        <w:r w:rsidR="00D61BC3">
          <w:rPr>
            <w:noProof/>
            <w:webHidden/>
          </w:rPr>
          <w:fldChar w:fldCharType="end"/>
        </w:r>
      </w:hyperlink>
    </w:p>
    <w:p w14:paraId="4ACCAB6B" w14:textId="0EB4BAB8" w:rsidR="00D61BC3" w:rsidRDefault="00EF730C">
      <w:pPr>
        <w:pStyle w:val="TOC2"/>
        <w:tabs>
          <w:tab w:val="right" w:leader="dot" w:pos="9350"/>
        </w:tabs>
        <w:rPr>
          <w:rFonts w:asciiTheme="minorHAnsi" w:eastAsiaTheme="minorEastAsia" w:hAnsiTheme="minorHAnsi"/>
          <w:noProof/>
          <w:sz w:val="22"/>
        </w:rPr>
      </w:pPr>
      <w:hyperlink w:anchor="_Toc63844086" w:history="1">
        <w:r w:rsidR="00D61BC3" w:rsidRPr="006453DE">
          <w:rPr>
            <w:rStyle w:val="Hyperlink"/>
            <w:noProof/>
          </w:rPr>
          <w:t>Data Collection Questions</w:t>
        </w:r>
        <w:r w:rsidR="00D61BC3">
          <w:rPr>
            <w:noProof/>
            <w:webHidden/>
          </w:rPr>
          <w:tab/>
        </w:r>
        <w:r w:rsidR="00D61BC3">
          <w:rPr>
            <w:noProof/>
            <w:webHidden/>
          </w:rPr>
          <w:fldChar w:fldCharType="begin"/>
        </w:r>
        <w:r w:rsidR="00D61BC3">
          <w:rPr>
            <w:noProof/>
            <w:webHidden/>
          </w:rPr>
          <w:instrText xml:space="preserve"> PAGEREF _Toc63844086 \h </w:instrText>
        </w:r>
        <w:r w:rsidR="00D61BC3">
          <w:rPr>
            <w:noProof/>
            <w:webHidden/>
          </w:rPr>
        </w:r>
        <w:r w:rsidR="00D61BC3">
          <w:rPr>
            <w:noProof/>
            <w:webHidden/>
          </w:rPr>
          <w:fldChar w:fldCharType="separate"/>
        </w:r>
        <w:r w:rsidR="00D61BC3">
          <w:rPr>
            <w:noProof/>
            <w:webHidden/>
          </w:rPr>
          <w:t>15</w:t>
        </w:r>
        <w:r w:rsidR="00D61BC3">
          <w:rPr>
            <w:noProof/>
            <w:webHidden/>
          </w:rPr>
          <w:fldChar w:fldCharType="end"/>
        </w:r>
      </w:hyperlink>
    </w:p>
    <w:p w14:paraId="28D9139F" w14:textId="78CDCBF7" w:rsidR="00D61BC3" w:rsidRDefault="00EF730C">
      <w:pPr>
        <w:pStyle w:val="TOC3"/>
        <w:tabs>
          <w:tab w:val="right" w:leader="dot" w:pos="9350"/>
        </w:tabs>
        <w:rPr>
          <w:rFonts w:asciiTheme="minorHAnsi" w:eastAsiaTheme="minorEastAsia" w:hAnsiTheme="minorHAnsi"/>
          <w:noProof/>
          <w:sz w:val="22"/>
        </w:rPr>
      </w:pPr>
      <w:hyperlink w:anchor="_Toc63844087" w:history="1">
        <w:r w:rsidR="00D61BC3" w:rsidRPr="006453DE">
          <w:rPr>
            <w:rStyle w:val="Hyperlink"/>
            <w:noProof/>
          </w:rPr>
          <w:t>Is there a FLOC Number on the Structure?</w:t>
        </w:r>
        <w:r w:rsidR="00D61BC3">
          <w:rPr>
            <w:noProof/>
            <w:webHidden/>
          </w:rPr>
          <w:tab/>
        </w:r>
        <w:r w:rsidR="00D61BC3">
          <w:rPr>
            <w:noProof/>
            <w:webHidden/>
          </w:rPr>
          <w:fldChar w:fldCharType="begin"/>
        </w:r>
        <w:r w:rsidR="00D61BC3">
          <w:rPr>
            <w:noProof/>
            <w:webHidden/>
          </w:rPr>
          <w:instrText xml:space="preserve"> PAGEREF _Toc63844087 \h </w:instrText>
        </w:r>
        <w:r w:rsidR="00D61BC3">
          <w:rPr>
            <w:noProof/>
            <w:webHidden/>
          </w:rPr>
        </w:r>
        <w:r w:rsidR="00D61BC3">
          <w:rPr>
            <w:noProof/>
            <w:webHidden/>
          </w:rPr>
          <w:fldChar w:fldCharType="separate"/>
        </w:r>
        <w:r w:rsidR="00D61BC3">
          <w:rPr>
            <w:noProof/>
            <w:webHidden/>
          </w:rPr>
          <w:t>15</w:t>
        </w:r>
        <w:r w:rsidR="00D61BC3">
          <w:rPr>
            <w:noProof/>
            <w:webHidden/>
          </w:rPr>
          <w:fldChar w:fldCharType="end"/>
        </w:r>
      </w:hyperlink>
    </w:p>
    <w:p w14:paraId="2AD275E2" w14:textId="5F1ED24D" w:rsidR="00D61BC3" w:rsidRDefault="00EF730C">
      <w:pPr>
        <w:pStyle w:val="TOC3"/>
        <w:tabs>
          <w:tab w:val="right" w:leader="dot" w:pos="9350"/>
        </w:tabs>
        <w:rPr>
          <w:rFonts w:asciiTheme="minorHAnsi" w:eastAsiaTheme="minorEastAsia" w:hAnsiTheme="minorHAnsi"/>
          <w:noProof/>
          <w:sz w:val="22"/>
        </w:rPr>
      </w:pPr>
      <w:hyperlink w:anchor="_Toc63844088" w:history="1">
        <w:r w:rsidR="00D61BC3" w:rsidRPr="006453DE">
          <w:rPr>
            <w:rStyle w:val="Hyperlink"/>
            <w:noProof/>
          </w:rPr>
          <w:t>Is there a Buddy Pole?</w:t>
        </w:r>
        <w:r w:rsidR="00D61BC3">
          <w:rPr>
            <w:noProof/>
            <w:webHidden/>
          </w:rPr>
          <w:tab/>
        </w:r>
        <w:r w:rsidR="00D61BC3">
          <w:rPr>
            <w:noProof/>
            <w:webHidden/>
          </w:rPr>
          <w:fldChar w:fldCharType="begin"/>
        </w:r>
        <w:r w:rsidR="00D61BC3">
          <w:rPr>
            <w:noProof/>
            <w:webHidden/>
          </w:rPr>
          <w:instrText xml:space="preserve"> PAGEREF _Toc63844088 \h </w:instrText>
        </w:r>
        <w:r w:rsidR="00D61BC3">
          <w:rPr>
            <w:noProof/>
            <w:webHidden/>
          </w:rPr>
        </w:r>
        <w:r w:rsidR="00D61BC3">
          <w:rPr>
            <w:noProof/>
            <w:webHidden/>
          </w:rPr>
          <w:fldChar w:fldCharType="separate"/>
        </w:r>
        <w:r w:rsidR="00D61BC3">
          <w:rPr>
            <w:noProof/>
            <w:webHidden/>
          </w:rPr>
          <w:t>15</w:t>
        </w:r>
        <w:r w:rsidR="00D61BC3">
          <w:rPr>
            <w:noProof/>
            <w:webHidden/>
          </w:rPr>
          <w:fldChar w:fldCharType="end"/>
        </w:r>
      </w:hyperlink>
    </w:p>
    <w:p w14:paraId="67011EA4" w14:textId="142DA077" w:rsidR="00D61BC3" w:rsidRDefault="00EF730C">
      <w:pPr>
        <w:pStyle w:val="TOC3"/>
        <w:tabs>
          <w:tab w:val="right" w:leader="dot" w:pos="9350"/>
        </w:tabs>
        <w:rPr>
          <w:rFonts w:asciiTheme="minorHAnsi" w:eastAsiaTheme="minorEastAsia" w:hAnsiTheme="minorHAnsi"/>
          <w:noProof/>
          <w:sz w:val="22"/>
        </w:rPr>
      </w:pPr>
      <w:hyperlink w:anchor="_Toc63844089" w:history="1">
        <w:r w:rsidR="00D61BC3" w:rsidRPr="006453DE">
          <w:rPr>
            <w:rStyle w:val="Hyperlink"/>
            <w:noProof/>
          </w:rPr>
          <w:t>What is attached to Buddy Pole?</w:t>
        </w:r>
        <w:r w:rsidR="00D61BC3">
          <w:rPr>
            <w:noProof/>
            <w:webHidden/>
          </w:rPr>
          <w:tab/>
        </w:r>
        <w:r w:rsidR="00D61BC3">
          <w:rPr>
            <w:noProof/>
            <w:webHidden/>
          </w:rPr>
          <w:fldChar w:fldCharType="begin"/>
        </w:r>
        <w:r w:rsidR="00D61BC3">
          <w:rPr>
            <w:noProof/>
            <w:webHidden/>
          </w:rPr>
          <w:instrText xml:space="preserve"> PAGEREF _Toc63844089 \h </w:instrText>
        </w:r>
        <w:r w:rsidR="00D61BC3">
          <w:rPr>
            <w:noProof/>
            <w:webHidden/>
          </w:rPr>
        </w:r>
        <w:r w:rsidR="00D61BC3">
          <w:rPr>
            <w:noProof/>
            <w:webHidden/>
          </w:rPr>
          <w:fldChar w:fldCharType="separate"/>
        </w:r>
        <w:r w:rsidR="00D61BC3">
          <w:rPr>
            <w:noProof/>
            <w:webHidden/>
          </w:rPr>
          <w:t>15</w:t>
        </w:r>
        <w:r w:rsidR="00D61BC3">
          <w:rPr>
            <w:noProof/>
            <w:webHidden/>
          </w:rPr>
          <w:fldChar w:fldCharType="end"/>
        </w:r>
      </w:hyperlink>
    </w:p>
    <w:p w14:paraId="3101549E" w14:textId="6E13171D" w:rsidR="00D61BC3" w:rsidRDefault="00EF730C">
      <w:pPr>
        <w:pStyle w:val="TOC3"/>
        <w:tabs>
          <w:tab w:val="right" w:leader="dot" w:pos="9350"/>
        </w:tabs>
        <w:rPr>
          <w:rFonts w:asciiTheme="minorHAnsi" w:eastAsiaTheme="minorEastAsia" w:hAnsiTheme="minorHAnsi"/>
          <w:noProof/>
          <w:sz w:val="22"/>
        </w:rPr>
      </w:pPr>
      <w:hyperlink w:anchor="_Toc63844090" w:history="1">
        <w:r w:rsidR="00D61BC3" w:rsidRPr="006453DE">
          <w:rPr>
            <w:rStyle w:val="Hyperlink"/>
            <w:noProof/>
          </w:rPr>
          <w:t>Describe the Area Surrounding the Structure within 100 feet.</w:t>
        </w:r>
        <w:r w:rsidR="00D61BC3">
          <w:rPr>
            <w:noProof/>
            <w:webHidden/>
          </w:rPr>
          <w:tab/>
        </w:r>
        <w:r w:rsidR="00D61BC3">
          <w:rPr>
            <w:noProof/>
            <w:webHidden/>
          </w:rPr>
          <w:fldChar w:fldCharType="begin"/>
        </w:r>
        <w:r w:rsidR="00D61BC3">
          <w:rPr>
            <w:noProof/>
            <w:webHidden/>
          </w:rPr>
          <w:instrText xml:space="preserve"> PAGEREF _Toc63844090 \h </w:instrText>
        </w:r>
        <w:r w:rsidR="00D61BC3">
          <w:rPr>
            <w:noProof/>
            <w:webHidden/>
          </w:rPr>
        </w:r>
        <w:r w:rsidR="00D61BC3">
          <w:rPr>
            <w:noProof/>
            <w:webHidden/>
          </w:rPr>
          <w:fldChar w:fldCharType="separate"/>
        </w:r>
        <w:r w:rsidR="00D61BC3">
          <w:rPr>
            <w:noProof/>
            <w:webHidden/>
          </w:rPr>
          <w:t>15</w:t>
        </w:r>
        <w:r w:rsidR="00D61BC3">
          <w:rPr>
            <w:noProof/>
            <w:webHidden/>
          </w:rPr>
          <w:fldChar w:fldCharType="end"/>
        </w:r>
      </w:hyperlink>
    </w:p>
    <w:p w14:paraId="1B17FF7A" w14:textId="1B2AC89F" w:rsidR="00D61BC3" w:rsidRDefault="00EF730C">
      <w:pPr>
        <w:pStyle w:val="TOC3"/>
        <w:tabs>
          <w:tab w:val="right" w:leader="dot" w:pos="9350"/>
        </w:tabs>
        <w:rPr>
          <w:rFonts w:asciiTheme="minorHAnsi" w:eastAsiaTheme="minorEastAsia" w:hAnsiTheme="minorHAnsi"/>
          <w:noProof/>
          <w:sz w:val="22"/>
        </w:rPr>
      </w:pPr>
      <w:hyperlink w:anchor="_Toc63844091" w:history="1">
        <w:r w:rsidR="00D61BC3" w:rsidRPr="006453DE">
          <w:rPr>
            <w:rStyle w:val="Hyperlink"/>
            <w:noProof/>
          </w:rPr>
          <w:t>Is the Structure within an Enclosed Area?</w:t>
        </w:r>
        <w:r w:rsidR="00D61BC3">
          <w:rPr>
            <w:noProof/>
            <w:webHidden/>
          </w:rPr>
          <w:tab/>
        </w:r>
        <w:r w:rsidR="00D61BC3">
          <w:rPr>
            <w:noProof/>
            <w:webHidden/>
          </w:rPr>
          <w:fldChar w:fldCharType="begin"/>
        </w:r>
        <w:r w:rsidR="00D61BC3">
          <w:rPr>
            <w:noProof/>
            <w:webHidden/>
          </w:rPr>
          <w:instrText xml:space="preserve"> PAGEREF _Toc63844091 \h </w:instrText>
        </w:r>
        <w:r w:rsidR="00D61BC3">
          <w:rPr>
            <w:noProof/>
            <w:webHidden/>
          </w:rPr>
        </w:r>
        <w:r w:rsidR="00D61BC3">
          <w:rPr>
            <w:noProof/>
            <w:webHidden/>
          </w:rPr>
          <w:fldChar w:fldCharType="separate"/>
        </w:r>
        <w:r w:rsidR="00D61BC3">
          <w:rPr>
            <w:noProof/>
            <w:webHidden/>
          </w:rPr>
          <w:t>15</w:t>
        </w:r>
        <w:r w:rsidR="00D61BC3">
          <w:rPr>
            <w:noProof/>
            <w:webHidden/>
          </w:rPr>
          <w:fldChar w:fldCharType="end"/>
        </w:r>
      </w:hyperlink>
    </w:p>
    <w:p w14:paraId="02B0A924" w14:textId="21AD98D9" w:rsidR="00D61BC3" w:rsidRDefault="00EF730C">
      <w:pPr>
        <w:pStyle w:val="TOC3"/>
        <w:tabs>
          <w:tab w:val="right" w:leader="dot" w:pos="9350"/>
        </w:tabs>
        <w:rPr>
          <w:rFonts w:asciiTheme="minorHAnsi" w:eastAsiaTheme="minorEastAsia" w:hAnsiTheme="minorHAnsi"/>
          <w:noProof/>
          <w:sz w:val="22"/>
        </w:rPr>
      </w:pPr>
      <w:hyperlink w:anchor="_Toc63844092" w:history="1">
        <w:r w:rsidR="00D61BC3" w:rsidRPr="006453DE">
          <w:rPr>
            <w:rStyle w:val="Hyperlink"/>
            <w:noProof/>
          </w:rPr>
          <w:t>Type of Footing</w:t>
        </w:r>
        <w:r w:rsidR="00D61BC3">
          <w:rPr>
            <w:noProof/>
            <w:webHidden/>
          </w:rPr>
          <w:tab/>
        </w:r>
        <w:r w:rsidR="00D61BC3">
          <w:rPr>
            <w:noProof/>
            <w:webHidden/>
          </w:rPr>
          <w:fldChar w:fldCharType="begin"/>
        </w:r>
        <w:r w:rsidR="00D61BC3">
          <w:rPr>
            <w:noProof/>
            <w:webHidden/>
          </w:rPr>
          <w:instrText xml:space="preserve"> PAGEREF _Toc63844092 \h </w:instrText>
        </w:r>
        <w:r w:rsidR="00D61BC3">
          <w:rPr>
            <w:noProof/>
            <w:webHidden/>
          </w:rPr>
        </w:r>
        <w:r w:rsidR="00D61BC3">
          <w:rPr>
            <w:noProof/>
            <w:webHidden/>
          </w:rPr>
          <w:fldChar w:fldCharType="separate"/>
        </w:r>
        <w:r w:rsidR="00D61BC3">
          <w:rPr>
            <w:noProof/>
            <w:webHidden/>
          </w:rPr>
          <w:t>16</w:t>
        </w:r>
        <w:r w:rsidR="00D61BC3">
          <w:rPr>
            <w:noProof/>
            <w:webHidden/>
          </w:rPr>
          <w:fldChar w:fldCharType="end"/>
        </w:r>
      </w:hyperlink>
    </w:p>
    <w:p w14:paraId="4E5577EF" w14:textId="6A7AE19B" w:rsidR="00D61BC3" w:rsidRDefault="00EF730C">
      <w:pPr>
        <w:pStyle w:val="TOC3"/>
        <w:tabs>
          <w:tab w:val="right" w:leader="dot" w:pos="9350"/>
        </w:tabs>
        <w:rPr>
          <w:rFonts w:asciiTheme="minorHAnsi" w:eastAsiaTheme="minorEastAsia" w:hAnsiTheme="minorHAnsi"/>
          <w:noProof/>
          <w:sz w:val="22"/>
        </w:rPr>
      </w:pPr>
      <w:hyperlink w:anchor="_Toc63844093" w:history="1">
        <w:r w:rsidR="00D61BC3" w:rsidRPr="006453DE">
          <w:rPr>
            <w:rStyle w:val="Hyperlink"/>
            <w:noProof/>
          </w:rPr>
          <w:t>Indicate the Equipment Type(s) and Attachments on the Span.</w:t>
        </w:r>
        <w:r w:rsidR="00D61BC3">
          <w:rPr>
            <w:noProof/>
            <w:webHidden/>
          </w:rPr>
          <w:tab/>
        </w:r>
        <w:r w:rsidR="00D61BC3">
          <w:rPr>
            <w:noProof/>
            <w:webHidden/>
          </w:rPr>
          <w:fldChar w:fldCharType="begin"/>
        </w:r>
        <w:r w:rsidR="00D61BC3">
          <w:rPr>
            <w:noProof/>
            <w:webHidden/>
          </w:rPr>
          <w:instrText xml:space="preserve"> PAGEREF _Toc63844093 \h </w:instrText>
        </w:r>
        <w:r w:rsidR="00D61BC3">
          <w:rPr>
            <w:noProof/>
            <w:webHidden/>
          </w:rPr>
        </w:r>
        <w:r w:rsidR="00D61BC3">
          <w:rPr>
            <w:noProof/>
            <w:webHidden/>
          </w:rPr>
          <w:fldChar w:fldCharType="separate"/>
        </w:r>
        <w:r w:rsidR="00D61BC3">
          <w:rPr>
            <w:noProof/>
            <w:webHidden/>
          </w:rPr>
          <w:t>16</w:t>
        </w:r>
        <w:r w:rsidR="00D61BC3">
          <w:rPr>
            <w:noProof/>
            <w:webHidden/>
          </w:rPr>
          <w:fldChar w:fldCharType="end"/>
        </w:r>
      </w:hyperlink>
    </w:p>
    <w:p w14:paraId="3FE6EBF6" w14:textId="5C6CF0C2" w:rsidR="00D61BC3" w:rsidRDefault="00EF730C">
      <w:pPr>
        <w:pStyle w:val="TOC3"/>
        <w:tabs>
          <w:tab w:val="right" w:leader="dot" w:pos="9350"/>
        </w:tabs>
        <w:rPr>
          <w:rFonts w:asciiTheme="minorHAnsi" w:eastAsiaTheme="minorEastAsia" w:hAnsiTheme="minorHAnsi"/>
          <w:noProof/>
          <w:sz w:val="22"/>
        </w:rPr>
      </w:pPr>
      <w:hyperlink w:anchor="_Toc63844094" w:history="1">
        <w:r w:rsidR="00D61BC3" w:rsidRPr="006453DE">
          <w:rPr>
            <w:rStyle w:val="Hyperlink"/>
            <w:noProof/>
          </w:rPr>
          <w:t>Does the Foundation have a ground to the structure?</w:t>
        </w:r>
        <w:r w:rsidR="00D61BC3">
          <w:rPr>
            <w:noProof/>
            <w:webHidden/>
          </w:rPr>
          <w:tab/>
        </w:r>
        <w:r w:rsidR="00D61BC3">
          <w:rPr>
            <w:noProof/>
            <w:webHidden/>
          </w:rPr>
          <w:fldChar w:fldCharType="begin"/>
        </w:r>
        <w:r w:rsidR="00D61BC3">
          <w:rPr>
            <w:noProof/>
            <w:webHidden/>
          </w:rPr>
          <w:instrText xml:space="preserve"> PAGEREF _Toc63844094 \h </w:instrText>
        </w:r>
        <w:r w:rsidR="00D61BC3">
          <w:rPr>
            <w:noProof/>
            <w:webHidden/>
          </w:rPr>
        </w:r>
        <w:r w:rsidR="00D61BC3">
          <w:rPr>
            <w:noProof/>
            <w:webHidden/>
          </w:rPr>
          <w:fldChar w:fldCharType="separate"/>
        </w:r>
        <w:r w:rsidR="00D61BC3">
          <w:rPr>
            <w:noProof/>
            <w:webHidden/>
          </w:rPr>
          <w:t>16</w:t>
        </w:r>
        <w:r w:rsidR="00D61BC3">
          <w:rPr>
            <w:noProof/>
            <w:webHidden/>
          </w:rPr>
          <w:fldChar w:fldCharType="end"/>
        </w:r>
      </w:hyperlink>
    </w:p>
    <w:p w14:paraId="18F70892" w14:textId="1F1CF3DF" w:rsidR="00D61BC3" w:rsidRDefault="00EF730C">
      <w:pPr>
        <w:pStyle w:val="TOC3"/>
        <w:tabs>
          <w:tab w:val="right" w:leader="dot" w:pos="9350"/>
        </w:tabs>
        <w:rPr>
          <w:rFonts w:asciiTheme="minorHAnsi" w:eastAsiaTheme="minorEastAsia" w:hAnsiTheme="minorHAnsi"/>
          <w:noProof/>
          <w:sz w:val="22"/>
        </w:rPr>
      </w:pPr>
      <w:hyperlink w:anchor="_Toc63844095" w:history="1">
        <w:r w:rsidR="00D61BC3" w:rsidRPr="006453DE">
          <w:rPr>
            <w:rStyle w:val="Hyperlink"/>
            <w:noProof/>
          </w:rPr>
          <w:t>Identify the appearance of the Footings/Foundations</w:t>
        </w:r>
        <w:r w:rsidR="00D61BC3">
          <w:rPr>
            <w:noProof/>
            <w:webHidden/>
          </w:rPr>
          <w:tab/>
        </w:r>
        <w:r w:rsidR="00D61BC3">
          <w:rPr>
            <w:noProof/>
            <w:webHidden/>
          </w:rPr>
          <w:fldChar w:fldCharType="begin"/>
        </w:r>
        <w:r w:rsidR="00D61BC3">
          <w:rPr>
            <w:noProof/>
            <w:webHidden/>
          </w:rPr>
          <w:instrText xml:space="preserve"> PAGEREF _Toc63844095 \h </w:instrText>
        </w:r>
        <w:r w:rsidR="00D61BC3">
          <w:rPr>
            <w:noProof/>
            <w:webHidden/>
          </w:rPr>
        </w:r>
        <w:r w:rsidR="00D61BC3">
          <w:rPr>
            <w:noProof/>
            <w:webHidden/>
          </w:rPr>
          <w:fldChar w:fldCharType="separate"/>
        </w:r>
        <w:r w:rsidR="00D61BC3">
          <w:rPr>
            <w:noProof/>
            <w:webHidden/>
          </w:rPr>
          <w:t>16</w:t>
        </w:r>
        <w:r w:rsidR="00D61BC3">
          <w:rPr>
            <w:noProof/>
            <w:webHidden/>
          </w:rPr>
          <w:fldChar w:fldCharType="end"/>
        </w:r>
      </w:hyperlink>
    </w:p>
    <w:p w14:paraId="58109876" w14:textId="3F84AB99" w:rsidR="00D61BC3" w:rsidRDefault="00EF730C">
      <w:pPr>
        <w:pStyle w:val="TOC3"/>
        <w:tabs>
          <w:tab w:val="right" w:leader="dot" w:pos="9350"/>
        </w:tabs>
        <w:rPr>
          <w:rFonts w:asciiTheme="minorHAnsi" w:eastAsiaTheme="minorEastAsia" w:hAnsiTheme="minorHAnsi"/>
          <w:noProof/>
          <w:sz w:val="22"/>
        </w:rPr>
      </w:pPr>
      <w:hyperlink w:anchor="_Toc63844096" w:history="1">
        <w:r w:rsidR="00D61BC3" w:rsidRPr="006453DE">
          <w:rPr>
            <w:rStyle w:val="Hyperlink"/>
            <w:noProof/>
          </w:rPr>
          <w:t>Indicate the Equipment Type(s) and attachments on the Structure</w:t>
        </w:r>
        <w:r w:rsidR="00D61BC3">
          <w:rPr>
            <w:noProof/>
            <w:webHidden/>
          </w:rPr>
          <w:tab/>
        </w:r>
        <w:r w:rsidR="00D61BC3">
          <w:rPr>
            <w:noProof/>
            <w:webHidden/>
          </w:rPr>
          <w:fldChar w:fldCharType="begin"/>
        </w:r>
        <w:r w:rsidR="00D61BC3">
          <w:rPr>
            <w:noProof/>
            <w:webHidden/>
          </w:rPr>
          <w:instrText xml:space="preserve"> PAGEREF _Toc63844096 \h </w:instrText>
        </w:r>
        <w:r w:rsidR="00D61BC3">
          <w:rPr>
            <w:noProof/>
            <w:webHidden/>
          </w:rPr>
        </w:r>
        <w:r w:rsidR="00D61BC3">
          <w:rPr>
            <w:noProof/>
            <w:webHidden/>
          </w:rPr>
          <w:fldChar w:fldCharType="separate"/>
        </w:r>
        <w:r w:rsidR="00D61BC3">
          <w:rPr>
            <w:noProof/>
            <w:webHidden/>
          </w:rPr>
          <w:t>17</w:t>
        </w:r>
        <w:r w:rsidR="00D61BC3">
          <w:rPr>
            <w:noProof/>
            <w:webHidden/>
          </w:rPr>
          <w:fldChar w:fldCharType="end"/>
        </w:r>
      </w:hyperlink>
    </w:p>
    <w:p w14:paraId="0FB5D564" w14:textId="2D15528A" w:rsidR="00D61BC3" w:rsidRDefault="00EF730C">
      <w:pPr>
        <w:pStyle w:val="TOC3"/>
        <w:tabs>
          <w:tab w:val="right" w:leader="dot" w:pos="9350"/>
        </w:tabs>
        <w:rPr>
          <w:rFonts w:asciiTheme="minorHAnsi" w:eastAsiaTheme="minorEastAsia" w:hAnsiTheme="minorHAnsi"/>
          <w:noProof/>
          <w:sz w:val="22"/>
        </w:rPr>
      </w:pPr>
      <w:hyperlink w:anchor="_Toc63844097" w:history="1">
        <w:r w:rsidR="00D61BC3" w:rsidRPr="006453DE">
          <w:rPr>
            <w:rStyle w:val="Hyperlink"/>
            <w:noProof/>
          </w:rPr>
          <w:t>Switch Type</w:t>
        </w:r>
        <w:r w:rsidR="00D61BC3">
          <w:rPr>
            <w:noProof/>
            <w:webHidden/>
          </w:rPr>
          <w:tab/>
        </w:r>
        <w:r w:rsidR="00D61BC3">
          <w:rPr>
            <w:noProof/>
            <w:webHidden/>
          </w:rPr>
          <w:fldChar w:fldCharType="begin"/>
        </w:r>
        <w:r w:rsidR="00D61BC3">
          <w:rPr>
            <w:noProof/>
            <w:webHidden/>
          </w:rPr>
          <w:instrText xml:space="preserve"> PAGEREF _Toc63844097 \h </w:instrText>
        </w:r>
        <w:r w:rsidR="00D61BC3">
          <w:rPr>
            <w:noProof/>
            <w:webHidden/>
          </w:rPr>
        </w:r>
        <w:r w:rsidR="00D61BC3">
          <w:rPr>
            <w:noProof/>
            <w:webHidden/>
          </w:rPr>
          <w:fldChar w:fldCharType="separate"/>
        </w:r>
        <w:r w:rsidR="00D61BC3">
          <w:rPr>
            <w:noProof/>
            <w:webHidden/>
          </w:rPr>
          <w:t>17</w:t>
        </w:r>
        <w:r w:rsidR="00D61BC3">
          <w:rPr>
            <w:noProof/>
            <w:webHidden/>
          </w:rPr>
          <w:fldChar w:fldCharType="end"/>
        </w:r>
      </w:hyperlink>
    </w:p>
    <w:p w14:paraId="4DC80DBB" w14:textId="79F47177" w:rsidR="00D61BC3" w:rsidRDefault="00EF730C">
      <w:pPr>
        <w:pStyle w:val="TOC3"/>
        <w:tabs>
          <w:tab w:val="right" w:leader="dot" w:pos="9350"/>
        </w:tabs>
        <w:rPr>
          <w:rFonts w:asciiTheme="minorHAnsi" w:eastAsiaTheme="minorEastAsia" w:hAnsiTheme="minorHAnsi"/>
          <w:noProof/>
          <w:sz w:val="22"/>
        </w:rPr>
      </w:pPr>
      <w:hyperlink w:anchor="_Toc63844098" w:history="1">
        <w:r w:rsidR="00D61BC3" w:rsidRPr="006453DE">
          <w:rPr>
            <w:rStyle w:val="Hyperlink"/>
            <w:noProof/>
          </w:rPr>
          <w:t>How many Transmission Lightning Arresters are Installed on this Structure?</w:t>
        </w:r>
        <w:r w:rsidR="00D61BC3">
          <w:rPr>
            <w:noProof/>
            <w:webHidden/>
          </w:rPr>
          <w:tab/>
        </w:r>
        <w:r w:rsidR="00D61BC3">
          <w:rPr>
            <w:noProof/>
            <w:webHidden/>
          </w:rPr>
          <w:fldChar w:fldCharType="begin"/>
        </w:r>
        <w:r w:rsidR="00D61BC3">
          <w:rPr>
            <w:noProof/>
            <w:webHidden/>
          </w:rPr>
          <w:instrText xml:space="preserve"> PAGEREF _Toc63844098 \h </w:instrText>
        </w:r>
        <w:r w:rsidR="00D61BC3">
          <w:rPr>
            <w:noProof/>
            <w:webHidden/>
          </w:rPr>
        </w:r>
        <w:r w:rsidR="00D61BC3">
          <w:rPr>
            <w:noProof/>
            <w:webHidden/>
          </w:rPr>
          <w:fldChar w:fldCharType="separate"/>
        </w:r>
        <w:r w:rsidR="00D61BC3">
          <w:rPr>
            <w:noProof/>
            <w:webHidden/>
          </w:rPr>
          <w:t>17</w:t>
        </w:r>
        <w:r w:rsidR="00D61BC3">
          <w:rPr>
            <w:noProof/>
            <w:webHidden/>
          </w:rPr>
          <w:fldChar w:fldCharType="end"/>
        </w:r>
      </w:hyperlink>
    </w:p>
    <w:p w14:paraId="0EC3A5D0" w14:textId="120AD5B3" w:rsidR="00D61BC3" w:rsidRDefault="00EF730C">
      <w:pPr>
        <w:pStyle w:val="TOC3"/>
        <w:tabs>
          <w:tab w:val="right" w:leader="dot" w:pos="9350"/>
        </w:tabs>
        <w:rPr>
          <w:rFonts w:asciiTheme="minorHAnsi" w:eastAsiaTheme="minorEastAsia" w:hAnsiTheme="minorHAnsi"/>
          <w:noProof/>
          <w:sz w:val="22"/>
        </w:rPr>
      </w:pPr>
      <w:hyperlink w:anchor="_Toc63844099" w:history="1">
        <w:r w:rsidR="00D61BC3" w:rsidRPr="006453DE">
          <w:rPr>
            <w:rStyle w:val="Hyperlink"/>
            <w:noProof/>
          </w:rPr>
          <w:t>Do the Insulators Connect to the Structure using a Hook?</w:t>
        </w:r>
        <w:r w:rsidR="00D61BC3">
          <w:rPr>
            <w:noProof/>
            <w:webHidden/>
          </w:rPr>
          <w:tab/>
        </w:r>
        <w:r w:rsidR="00D61BC3">
          <w:rPr>
            <w:noProof/>
            <w:webHidden/>
          </w:rPr>
          <w:fldChar w:fldCharType="begin"/>
        </w:r>
        <w:r w:rsidR="00D61BC3">
          <w:rPr>
            <w:noProof/>
            <w:webHidden/>
          </w:rPr>
          <w:instrText xml:space="preserve"> PAGEREF _Toc63844099 \h </w:instrText>
        </w:r>
        <w:r w:rsidR="00D61BC3">
          <w:rPr>
            <w:noProof/>
            <w:webHidden/>
          </w:rPr>
        </w:r>
        <w:r w:rsidR="00D61BC3">
          <w:rPr>
            <w:noProof/>
            <w:webHidden/>
          </w:rPr>
          <w:fldChar w:fldCharType="separate"/>
        </w:r>
        <w:r w:rsidR="00D61BC3">
          <w:rPr>
            <w:noProof/>
            <w:webHidden/>
          </w:rPr>
          <w:t>17</w:t>
        </w:r>
        <w:r w:rsidR="00D61BC3">
          <w:rPr>
            <w:noProof/>
            <w:webHidden/>
          </w:rPr>
          <w:fldChar w:fldCharType="end"/>
        </w:r>
      </w:hyperlink>
    </w:p>
    <w:p w14:paraId="02BCDF1A" w14:textId="461DD962" w:rsidR="00D61BC3" w:rsidRDefault="00EF730C">
      <w:pPr>
        <w:pStyle w:val="TOC3"/>
        <w:tabs>
          <w:tab w:val="right" w:leader="dot" w:pos="9350"/>
        </w:tabs>
        <w:rPr>
          <w:rFonts w:asciiTheme="minorHAnsi" w:eastAsiaTheme="minorEastAsia" w:hAnsiTheme="minorHAnsi"/>
          <w:noProof/>
          <w:sz w:val="22"/>
        </w:rPr>
      </w:pPr>
      <w:hyperlink w:anchor="_Toc63844100" w:history="1">
        <w:r w:rsidR="00D61BC3" w:rsidRPr="006453DE">
          <w:rPr>
            <w:rStyle w:val="Hyperlink"/>
            <w:noProof/>
          </w:rPr>
          <w:t>Is Transmission Line hose/Bird Deterrent present?</w:t>
        </w:r>
        <w:r w:rsidR="00D61BC3">
          <w:rPr>
            <w:noProof/>
            <w:webHidden/>
          </w:rPr>
          <w:tab/>
        </w:r>
        <w:r w:rsidR="00D61BC3">
          <w:rPr>
            <w:noProof/>
            <w:webHidden/>
          </w:rPr>
          <w:fldChar w:fldCharType="begin"/>
        </w:r>
        <w:r w:rsidR="00D61BC3">
          <w:rPr>
            <w:noProof/>
            <w:webHidden/>
          </w:rPr>
          <w:instrText xml:space="preserve"> PAGEREF _Toc63844100 \h </w:instrText>
        </w:r>
        <w:r w:rsidR="00D61BC3">
          <w:rPr>
            <w:noProof/>
            <w:webHidden/>
          </w:rPr>
        </w:r>
        <w:r w:rsidR="00D61BC3">
          <w:rPr>
            <w:noProof/>
            <w:webHidden/>
          </w:rPr>
          <w:fldChar w:fldCharType="separate"/>
        </w:r>
        <w:r w:rsidR="00D61BC3">
          <w:rPr>
            <w:noProof/>
            <w:webHidden/>
          </w:rPr>
          <w:t>17</w:t>
        </w:r>
        <w:r w:rsidR="00D61BC3">
          <w:rPr>
            <w:noProof/>
            <w:webHidden/>
          </w:rPr>
          <w:fldChar w:fldCharType="end"/>
        </w:r>
      </w:hyperlink>
    </w:p>
    <w:p w14:paraId="22C7A750" w14:textId="298CC3A7" w:rsidR="00D61BC3" w:rsidRDefault="00EF730C">
      <w:pPr>
        <w:pStyle w:val="TOC3"/>
        <w:tabs>
          <w:tab w:val="right" w:leader="dot" w:pos="9350"/>
        </w:tabs>
        <w:rPr>
          <w:rFonts w:asciiTheme="minorHAnsi" w:eastAsiaTheme="minorEastAsia" w:hAnsiTheme="minorHAnsi"/>
          <w:noProof/>
          <w:sz w:val="22"/>
        </w:rPr>
      </w:pPr>
      <w:hyperlink w:anchor="_Toc63844101" w:history="1">
        <w:r w:rsidR="00D61BC3" w:rsidRPr="006453DE">
          <w:rPr>
            <w:rStyle w:val="Hyperlink"/>
            <w:noProof/>
          </w:rPr>
          <w:t>If Shield Wire are on a 500kV Structure, is the Shield Wire:</w:t>
        </w:r>
        <w:r w:rsidR="00D61BC3">
          <w:rPr>
            <w:noProof/>
            <w:webHidden/>
          </w:rPr>
          <w:tab/>
        </w:r>
        <w:r w:rsidR="00D61BC3">
          <w:rPr>
            <w:noProof/>
            <w:webHidden/>
          </w:rPr>
          <w:fldChar w:fldCharType="begin"/>
        </w:r>
        <w:r w:rsidR="00D61BC3">
          <w:rPr>
            <w:noProof/>
            <w:webHidden/>
          </w:rPr>
          <w:instrText xml:space="preserve"> PAGEREF _Toc63844101 \h </w:instrText>
        </w:r>
        <w:r w:rsidR="00D61BC3">
          <w:rPr>
            <w:noProof/>
            <w:webHidden/>
          </w:rPr>
        </w:r>
        <w:r w:rsidR="00D61BC3">
          <w:rPr>
            <w:noProof/>
            <w:webHidden/>
          </w:rPr>
          <w:fldChar w:fldCharType="separate"/>
        </w:r>
        <w:r w:rsidR="00D61BC3">
          <w:rPr>
            <w:noProof/>
            <w:webHidden/>
          </w:rPr>
          <w:t>18</w:t>
        </w:r>
        <w:r w:rsidR="00D61BC3">
          <w:rPr>
            <w:noProof/>
            <w:webHidden/>
          </w:rPr>
          <w:fldChar w:fldCharType="end"/>
        </w:r>
      </w:hyperlink>
    </w:p>
    <w:p w14:paraId="606A6AC0" w14:textId="717588C4" w:rsidR="00D61BC3" w:rsidRDefault="00EF730C">
      <w:pPr>
        <w:pStyle w:val="TOC3"/>
        <w:tabs>
          <w:tab w:val="right" w:leader="dot" w:pos="9350"/>
        </w:tabs>
        <w:rPr>
          <w:rFonts w:asciiTheme="minorHAnsi" w:eastAsiaTheme="minorEastAsia" w:hAnsiTheme="minorHAnsi"/>
          <w:noProof/>
          <w:sz w:val="22"/>
        </w:rPr>
      </w:pPr>
      <w:hyperlink w:anchor="_Toc63844102" w:history="1">
        <w:r w:rsidR="00D61BC3" w:rsidRPr="006453DE">
          <w:rPr>
            <w:rStyle w:val="Hyperlink"/>
            <w:noProof/>
          </w:rPr>
          <w:t>Indicate the Type(s) of Conductor Splice present on the Span.</w:t>
        </w:r>
        <w:r w:rsidR="00D61BC3">
          <w:rPr>
            <w:noProof/>
            <w:webHidden/>
          </w:rPr>
          <w:tab/>
        </w:r>
        <w:r w:rsidR="00D61BC3">
          <w:rPr>
            <w:noProof/>
            <w:webHidden/>
          </w:rPr>
          <w:fldChar w:fldCharType="begin"/>
        </w:r>
        <w:r w:rsidR="00D61BC3">
          <w:rPr>
            <w:noProof/>
            <w:webHidden/>
          </w:rPr>
          <w:instrText xml:space="preserve"> PAGEREF _Toc63844102 \h </w:instrText>
        </w:r>
        <w:r w:rsidR="00D61BC3">
          <w:rPr>
            <w:noProof/>
            <w:webHidden/>
          </w:rPr>
        </w:r>
        <w:r w:rsidR="00D61BC3">
          <w:rPr>
            <w:noProof/>
            <w:webHidden/>
          </w:rPr>
          <w:fldChar w:fldCharType="separate"/>
        </w:r>
        <w:r w:rsidR="00D61BC3">
          <w:rPr>
            <w:noProof/>
            <w:webHidden/>
          </w:rPr>
          <w:t>18</w:t>
        </w:r>
        <w:r w:rsidR="00D61BC3">
          <w:rPr>
            <w:noProof/>
            <w:webHidden/>
          </w:rPr>
          <w:fldChar w:fldCharType="end"/>
        </w:r>
      </w:hyperlink>
    </w:p>
    <w:p w14:paraId="6D8E2B8D" w14:textId="6B92EC52" w:rsidR="00D61BC3" w:rsidRDefault="00EF730C">
      <w:pPr>
        <w:pStyle w:val="TOC3"/>
        <w:tabs>
          <w:tab w:val="right" w:leader="dot" w:pos="9350"/>
        </w:tabs>
        <w:rPr>
          <w:rFonts w:asciiTheme="minorHAnsi" w:eastAsiaTheme="minorEastAsia" w:hAnsiTheme="minorHAnsi"/>
          <w:noProof/>
          <w:sz w:val="22"/>
        </w:rPr>
      </w:pPr>
      <w:hyperlink w:anchor="_Toc63844103" w:history="1">
        <w:r w:rsidR="00D61BC3" w:rsidRPr="006453DE">
          <w:rPr>
            <w:rStyle w:val="Hyperlink"/>
            <w:noProof/>
          </w:rPr>
          <w:t>How Many Conductor Splices?</w:t>
        </w:r>
        <w:r w:rsidR="00D61BC3">
          <w:rPr>
            <w:noProof/>
            <w:webHidden/>
          </w:rPr>
          <w:tab/>
        </w:r>
        <w:r w:rsidR="00D61BC3">
          <w:rPr>
            <w:noProof/>
            <w:webHidden/>
          </w:rPr>
          <w:fldChar w:fldCharType="begin"/>
        </w:r>
        <w:r w:rsidR="00D61BC3">
          <w:rPr>
            <w:noProof/>
            <w:webHidden/>
          </w:rPr>
          <w:instrText xml:space="preserve"> PAGEREF _Toc63844103 \h </w:instrText>
        </w:r>
        <w:r w:rsidR="00D61BC3">
          <w:rPr>
            <w:noProof/>
            <w:webHidden/>
          </w:rPr>
        </w:r>
        <w:r w:rsidR="00D61BC3">
          <w:rPr>
            <w:noProof/>
            <w:webHidden/>
          </w:rPr>
          <w:fldChar w:fldCharType="separate"/>
        </w:r>
        <w:r w:rsidR="00D61BC3">
          <w:rPr>
            <w:noProof/>
            <w:webHidden/>
          </w:rPr>
          <w:t>18</w:t>
        </w:r>
        <w:r w:rsidR="00D61BC3">
          <w:rPr>
            <w:noProof/>
            <w:webHidden/>
          </w:rPr>
          <w:fldChar w:fldCharType="end"/>
        </w:r>
      </w:hyperlink>
    </w:p>
    <w:p w14:paraId="0229BE55" w14:textId="1EBC3E94" w:rsidR="00D61BC3" w:rsidRDefault="00EF730C">
      <w:pPr>
        <w:pStyle w:val="TOC3"/>
        <w:tabs>
          <w:tab w:val="right" w:leader="dot" w:pos="9350"/>
        </w:tabs>
        <w:rPr>
          <w:rFonts w:asciiTheme="minorHAnsi" w:eastAsiaTheme="minorEastAsia" w:hAnsiTheme="minorHAnsi"/>
          <w:noProof/>
          <w:sz w:val="22"/>
        </w:rPr>
      </w:pPr>
      <w:hyperlink w:anchor="_Toc63844104" w:history="1">
        <w:r w:rsidR="00D61BC3" w:rsidRPr="006453DE">
          <w:rPr>
            <w:rStyle w:val="Hyperlink"/>
            <w:noProof/>
          </w:rPr>
          <w:t>Indicate the Type(s) of Jumper Splice present on the Span?</w:t>
        </w:r>
        <w:r w:rsidR="00D61BC3">
          <w:rPr>
            <w:noProof/>
            <w:webHidden/>
          </w:rPr>
          <w:tab/>
        </w:r>
        <w:r w:rsidR="00D61BC3">
          <w:rPr>
            <w:noProof/>
            <w:webHidden/>
          </w:rPr>
          <w:fldChar w:fldCharType="begin"/>
        </w:r>
        <w:r w:rsidR="00D61BC3">
          <w:rPr>
            <w:noProof/>
            <w:webHidden/>
          </w:rPr>
          <w:instrText xml:space="preserve"> PAGEREF _Toc63844104 \h </w:instrText>
        </w:r>
        <w:r w:rsidR="00D61BC3">
          <w:rPr>
            <w:noProof/>
            <w:webHidden/>
          </w:rPr>
        </w:r>
        <w:r w:rsidR="00D61BC3">
          <w:rPr>
            <w:noProof/>
            <w:webHidden/>
          </w:rPr>
          <w:fldChar w:fldCharType="separate"/>
        </w:r>
        <w:r w:rsidR="00D61BC3">
          <w:rPr>
            <w:noProof/>
            <w:webHidden/>
          </w:rPr>
          <w:t>18</w:t>
        </w:r>
        <w:r w:rsidR="00D61BC3">
          <w:rPr>
            <w:noProof/>
            <w:webHidden/>
          </w:rPr>
          <w:fldChar w:fldCharType="end"/>
        </w:r>
      </w:hyperlink>
    </w:p>
    <w:p w14:paraId="16776AF8" w14:textId="4FD39855" w:rsidR="00D61BC3" w:rsidRDefault="00EF730C">
      <w:pPr>
        <w:pStyle w:val="TOC3"/>
        <w:tabs>
          <w:tab w:val="right" w:leader="dot" w:pos="9350"/>
        </w:tabs>
        <w:rPr>
          <w:rFonts w:asciiTheme="minorHAnsi" w:eastAsiaTheme="minorEastAsia" w:hAnsiTheme="minorHAnsi"/>
          <w:noProof/>
          <w:sz w:val="22"/>
        </w:rPr>
      </w:pPr>
      <w:hyperlink w:anchor="_Toc63844105" w:history="1">
        <w:r w:rsidR="00D61BC3" w:rsidRPr="006453DE">
          <w:rPr>
            <w:rStyle w:val="Hyperlink"/>
            <w:noProof/>
          </w:rPr>
          <w:t>Bulk: Are Line Splices at least 100 feet from point of support?</w:t>
        </w:r>
        <w:r w:rsidR="00D61BC3">
          <w:rPr>
            <w:noProof/>
            <w:webHidden/>
          </w:rPr>
          <w:tab/>
        </w:r>
        <w:r w:rsidR="00D61BC3">
          <w:rPr>
            <w:noProof/>
            <w:webHidden/>
          </w:rPr>
          <w:fldChar w:fldCharType="begin"/>
        </w:r>
        <w:r w:rsidR="00D61BC3">
          <w:rPr>
            <w:noProof/>
            <w:webHidden/>
          </w:rPr>
          <w:instrText xml:space="preserve"> PAGEREF _Toc63844105 \h </w:instrText>
        </w:r>
        <w:r w:rsidR="00D61BC3">
          <w:rPr>
            <w:noProof/>
            <w:webHidden/>
          </w:rPr>
        </w:r>
        <w:r w:rsidR="00D61BC3">
          <w:rPr>
            <w:noProof/>
            <w:webHidden/>
          </w:rPr>
          <w:fldChar w:fldCharType="separate"/>
        </w:r>
        <w:r w:rsidR="00D61BC3">
          <w:rPr>
            <w:noProof/>
            <w:webHidden/>
          </w:rPr>
          <w:t>18</w:t>
        </w:r>
        <w:r w:rsidR="00D61BC3">
          <w:rPr>
            <w:noProof/>
            <w:webHidden/>
          </w:rPr>
          <w:fldChar w:fldCharType="end"/>
        </w:r>
      </w:hyperlink>
    </w:p>
    <w:p w14:paraId="7E4F6663" w14:textId="01D1079E" w:rsidR="00D61BC3" w:rsidRDefault="00EF730C">
      <w:pPr>
        <w:pStyle w:val="TOC3"/>
        <w:tabs>
          <w:tab w:val="right" w:leader="dot" w:pos="9350"/>
        </w:tabs>
        <w:rPr>
          <w:rFonts w:asciiTheme="minorHAnsi" w:eastAsiaTheme="minorEastAsia" w:hAnsiTheme="minorHAnsi"/>
          <w:noProof/>
          <w:sz w:val="22"/>
        </w:rPr>
      </w:pPr>
      <w:hyperlink w:anchor="_Toc63844106" w:history="1">
        <w:r w:rsidR="00D61BC3" w:rsidRPr="006453DE">
          <w:rPr>
            <w:rStyle w:val="Hyperlink"/>
            <w:noProof/>
          </w:rPr>
          <w:t>How Many Transmission DOWN guys are installed?</w:t>
        </w:r>
        <w:r w:rsidR="00D61BC3">
          <w:rPr>
            <w:noProof/>
            <w:webHidden/>
          </w:rPr>
          <w:tab/>
        </w:r>
        <w:r w:rsidR="00D61BC3">
          <w:rPr>
            <w:noProof/>
            <w:webHidden/>
          </w:rPr>
          <w:fldChar w:fldCharType="begin"/>
        </w:r>
        <w:r w:rsidR="00D61BC3">
          <w:rPr>
            <w:noProof/>
            <w:webHidden/>
          </w:rPr>
          <w:instrText xml:space="preserve"> PAGEREF _Toc63844106 \h </w:instrText>
        </w:r>
        <w:r w:rsidR="00D61BC3">
          <w:rPr>
            <w:noProof/>
            <w:webHidden/>
          </w:rPr>
        </w:r>
        <w:r w:rsidR="00D61BC3">
          <w:rPr>
            <w:noProof/>
            <w:webHidden/>
          </w:rPr>
          <w:fldChar w:fldCharType="separate"/>
        </w:r>
        <w:r w:rsidR="00D61BC3">
          <w:rPr>
            <w:noProof/>
            <w:webHidden/>
          </w:rPr>
          <w:t>18</w:t>
        </w:r>
        <w:r w:rsidR="00D61BC3">
          <w:rPr>
            <w:noProof/>
            <w:webHidden/>
          </w:rPr>
          <w:fldChar w:fldCharType="end"/>
        </w:r>
      </w:hyperlink>
    </w:p>
    <w:p w14:paraId="4717E0F2" w14:textId="39EC7F20" w:rsidR="00D61BC3" w:rsidRDefault="00EF730C">
      <w:pPr>
        <w:pStyle w:val="TOC3"/>
        <w:tabs>
          <w:tab w:val="right" w:leader="dot" w:pos="9350"/>
        </w:tabs>
        <w:rPr>
          <w:rFonts w:asciiTheme="minorHAnsi" w:eastAsiaTheme="minorEastAsia" w:hAnsiTheme="minorHAnsi"/>
          <w:noProof/>
          <w:sz w:val="22"/>
        </w:rPr>
      </w:pPr>
      <w:hyperlink w:anchor="_Toc63844107" w:history="1">
        <w:r w:rsidR="00D61BC3" w:rsidRPr="006453DE">
          <w:rPr>
            <w:rStyle w:val="Hyperlink"/>
            <w:noProof/>
          </w:rPr>
          <w:t>How Many Transmission SPAN guys are installed?</w:t>
        </w:r>
        <w:r w:rsidR="00D61BC3">
          <w:rPr>
            <w:noProof/>
            <w:webHidden/>
          </w:rPr>
          <w:tab/>
        </w:r>
        <w:r w:rsidR="00D61BC3">
          <w:rPr>
            <w:noProof/>
            <w:webHidden/>
          </w:rPr>
          <w:fldChar w:fldCharType="begin"/>
        </w:r>
        <w:r w:rsidR="00D61BC3">
          <w:rPr>
            <w:noProof/>
            <w:webHidden/>
          </w:rPr>
          <w:instrText xml:space="preserve"> PAGEREF _Toc63844107 \h </w:instrText>
        </w:r>
        <w:r w:rsidR="00D61BC3">
          <w:rPr>
            <w:noProof/>
            <w:webHidden/>
          </w:rPr>
        </w:r>
        <w:r w:rsidR="00D61BC3">
          <w:rPr>
            <w:noProof/>
            <w:webHidden/>
          </w:rPr>
          <w:fldChar w:fldCharType="separate"/>
        </w:r>
        <w:r w:rsidR="00D61BC3">
          <w:rPr>
            <w:noProof/>
            <w:webHidden/>
          </w:rPr>
          <w:t>18</w:t>
        </w:r>
        <w:r w:rsidR="00D61BC3">
          <w:rPr>
            <w:noProof/>
            <w:webHidden/>
          </w:rPr>
          <w:fldChar w:fldCharType="end"/>
        </w:r>
      </w:hyperlink>
    </w:p>
    <w:p w14:paraId="7A1D7CDA" w14:textId="231772E8" w:rsidR="00D61BC3" w:rsidRDefault="00EF730C">
      <w:pPr>
        <w:pStyle w:val="TOC3"/>
        <w:tabs>
          <w:tab w:val="right" w:leader="dot" w:pos="9350"/>
        </w:tabs>
        <w:rPr>
          <w:rFonts w:asciiTheme="minorHAnsi" w:eastAsiaTheme="minorEastAsia" w:hAnsiTheme="minorHAnsi"/>
          <w:noProof/>
          <w:sz w:val="22"/>
        </w:rPr>
      </w:pPr>
      <w:hyperlink w:anchor="_Toc63844108" w:history="1">
        <w:r w:rsidR="00D61BC3" w:rsidRPr="006453DE">
          <w:rPr>
            <w:rStyle w:val="Hyperlink"/>
            <w:noProof/>
          </w:rPr>
          <w:t>Are Span/Arm Guys installed parallel to the line conductor?</w:t>
        </w:r>
        <w:r w:rsidR="00D61BC3">
          <w:rPr>
            <w:noProof/>
            <w:webHidden/>
          </w:rPr>
          <w:tab/>
        </w:r>
        <w:r w:rsidR="00D61BC3">
          <w:rPr>
            <w:noProof/>
            <w:webHidden/>
          </w:rPr>
          <w:fldChar w:fldCharType="begin"/>
        </w:r>
        <w:r w:rsidR="00D61BC3">
          <w:rPr>
            <w:noProof/>
            <w:webHidden/>
          </w:rPr>
          <w:instrText xml:space="preserve"> PAGEREF _Toc63844108 \h </w:instrText>
        </w:r>
        <w:r w:rsidR="00D61BC3">
          <w:rPr>
            <w:noProof/>
            <w:webHidden/>
          </w:rPr>
        </w:r>
        <w:r w:rsidR="00D61BC3">
          <w:rPr>
            <w:noProof/>
            <w:webHidden/>
          </w:rPr>
          <w:fldChar w:fldCharType="separate"/>
        </w:r>
        <w:r w:rsidR="00D61BC3">
          <w:rPr>
            <w:noProof/>
            <w:webHidden/>
          </w:rPr>
          <w:t>19</w:t>
        </w:r>
        <w:r w:rsidR="00D61BC3">
          <w:rPr>
            <w:noProof/>
            <w:webHidden/>
          </w:rPr>
          <w:fldChar w:fldCharType="end"/>
        </w:r>
      </w:hyperlink>
    </w:p>
    <w:p w14:paraId="584BA856" w14:textId="57E7631E" w:rsidR="00D61BC3" w:rsidRDefault="00EF730C">
      <w:pPr>
        <w:pStyle w:val="TOC3"/>
        <w:tabs>
          <w:tab w:val="right" w:leader="dot" w:pos="9350"/>
        </w:tabs>
        <w:rPr>
          <w:rFonts w:asciiTheme="minorHAnsi" w:eastAsiaTheme="minorEastAsia" w:hAnsiTheme="minorHAnsi"/>
          <w:noProof/>
          <w:sz w:val="22"/>
        </w:rPr>
      </w:pPr>
      <w:hyperlink w:anchor="_Toc63844109" w:history="1">
        <w:r w:rsidR="00D61BC3" w:rsidRPr="006453DE">
          <w:rPr>
            <w:rStyle w:val="Hyperlink"/>
            <w:noProof/>
          </w:rPr>
          <w:t>Do Guy pass near/through Distribution Circuits?</w:t>
        </w:r>
        <w:r w:rsidR="00D61BC3">
          <w:rPr>
            <w:noProof/>
            <w:webHidden/>
          </w:rPr>
          <w:tab/>
        </w:r>
        <w:r w:rsidR="00D61BC3">
          <w:rPr>
            <w:noProof/>
            <w:webHidden/>
          </w:rPr>
          <w:fldChar w:fldCharType="begin"/>
        </w:r>
        <w:r w:rsidR="00D61BC3">
          <w:rPr>
            <w:noProof/>
            <w:webHidden/>
          </w:rPr>
          <w:instrText xml:space="preserve"> PAGEREF _Toc63844109 \h </w:instrText>
        </w:r>
        <w:r w:rsidR="00D61BC3">
          <w:rPr>
            <w:noProof/>
            <w:webHidden/>
          </w:rPr>
        </w:r>
        <w:r w:rsidR="00D61BC3">
          <w:rPr>
            <w:noProof/>
            <w:webHidden/>
          </w:rPr>
          <w:fldChar w:fldCharType="separate"/>
        </w:r>
        <w:r w:rsidR="00D61BC3">
          <w:rPr>
            <w:noProof/>
            <w:webHidden/>
          </w:rPr>
          <w:t>19</w:t>
        </w:r>
        <w:r w:rsidR="00D61BC3">
          <w:rPr>
            <w:noProof/>
            <w:webHidden/>
          </w:rPr>
          <w:fldChar w:fldCharType="end"/>
        </w:r>
      </w:hyperlink>
    </w:p>
    <w:p w14:paraId="6985CFDE" w14:textId="39466B84" w:rsidR="00D61BC3" w:rsidRDefault="00EF730C">
      <w:pPr>
        <w:pStyle w:val="TOC3"/>
        <w:tabs>
          <w:tab w:val="right" w:leader="dot" w:pos="9350"/>
        </w:tabs>
        <w:rPr>
          <w:rFonts w:asciiTheme="minorHAnsi" w:eastAsiaTheme="minorEastAsia" w:hAnsiTheme="minorHAnsi"/>
          <w:noProof/>
          <w:sz w:val="22"/>
        </w:rPr>
      </w:pPr>
      <w:hyperlink w:anchor="_Toc63844110" w:history="1">
        <w:r w:rsidR="00D61BC3" w:rsidRPr="006453DE">
          <w:rPr>
            <w:rStyle w:val="Hyperlink"/>
            <w:noProof/>
          </w:rPr>
          <w:t>Do Guys have Insulation between Structure and Ground?</w:t>
        </w:r>
        <w:r w:rsidR="00D61BC3">
          <w:rPr>
            <w:noProof/>
            <w:webHidden/>
          </w:rPr>
          <w:tab/>
        </w:r>
        <w:r w:rsidR="00D61BC3">
          <w:rPr>
            <w:noProof/>
            <w:webHidden/>
          </w:rPr>
          <w:fldChar w:fldCharType="begin"/>
        </w:r>
        <w:r w:rsidR="00D61BC3">
          <w:rPr>
            <w:noProof/>
            <w:webHidden/>
          </w:rPr>
          <w:instrText xml:space="preserve"> PAGEREF _Toc63844110 \h </w:instrText>
        </w:r>
        <w:r w:rsidR="00D61BC3">
          <w:rPr>
            <w:noProof/>
            <w:webHidden/>
          </w:rPr>
        </w:r>
        <w:r w:rsidR="00D61BC3">
          <w:rPr>
            <w:noProof/>
            <w:webHidden/>
          </w:rPr>
          <w:fldChar w:fldCharType="separate"/>
        </w:r>
        <w:r w:rsidR="00D61BC3">
          <w:rPr>
            <w:noProof/>
            <w:webHidden/>
          </w:rPr>
          <w:t>19</w:t>
        </w:r>
        <w:r w:rsidR="00D61BC3">
          <w:rPr>
            <w:noProof/>
            <w:webHidden/>
          </w:rPr>
          <w:fldChar w:fldCharType="end"/>
        </w:r>
      </w:hyperlink>
    </w:p>
    <w:p w14:paraId="4D8475AD" w14:textId="16D579EE" w:rsidR="00D61BC3" w:rsidRDefault="00EF730C">
      <w:pPr>
        <w:pStyle w:val="TOC3"/>
        <w:tabs>
          <w:tab w:val="right" w:leader="dot" w:pos="9350"/>
        </w:tabs>
        <w:rPr>
          <w:rFonts w:asciiTheme="minorHAnsi" w:eastAsiaTheme="minorEastAsia" w:hAnsiTheme="minorHAnsi"/>
          <w:noProof/>
          <w:sz w:val="22"/>
        </w:rPr>
      </w:pPr>
      <w:hyperlink w:anchor="_Toc63844111" w:history="1">
        <w:r w:rsidR="00D61BC3" w:rsidRPr="006453DE">
          <w:rPr>
            <w:rStyle w:val="Hyperlink"/>
            <w:noProof/>
          </w:rPr>
          <w:t>Guy Type and Attachments</w:t>
        </w:r>
        <w:r w:rsidR="00D61BC3">
          <w:rPr>
            <w:noProof/>
            <w:webHidden/>
          </w:rPr>
          <w:tab/>
        </w:r>
        <w:r w:rsidR="00D61BC3">
          <w:rPr>
            <w:noProof/>
            <w:webHidden/>
          </w:rPr>
          <w:fldChar w:fldCharType="begin"/>
        </w:r>
        <w:r w:rsidR="00D61BC3">
          <w:rPr>
            <w:noProof/>
            <w:webHidden/>
          </w:rPr>
          <w:instrText xml:space="preserve"> PAGEREF _Toc63844111 \h </w:instrText>
        </w:r>
        <w:r w:rsidR="00D61BC3">
          <w:rPr>
            <w:noProof/>
            <w:webHidden/>
          </w:rPr>
        </w:r>
        <w:r w:rsidR="00D61BC3">
          <w:rPr>
            <w:noProof/>
            <w:webHidden/>
          </w:rPr>
          <w:fldChar w:fldCharType="separate"/>
        </w:r>
        <w:r w:rsidR="00D61BC3">
          <w:rPr>
            <w:noProof/>
            <w:webHidden/>
          </w:rPr>
          <w:t>19</w:t>
        </w:r>
        <w:r w:rsidR="00D61BC3">
          <w:rPr>
            <w:noProof/>
            <w:webHidden/>
          </w:rPr>
          <w:fldChar w:fldCharType="end"/>
        </w:r>
      </w:hyperlink>
    </w:p>
    <w:p w14:paraId="6DA35B9D" w14:textId="15EEB6CD" w:rsidR="00D61BC3" w:rsidRDefault="00EF730C">
      <w:pPr>
        <w:pStyle w:val="TOC3"/>
        <w:tabs>
          <w:tab w:val="right" w:leader="dot" w:pos="9350"/>
        </w:tabs>
        <w:rPr>
          <w:rFonts w:asciiTheme="minorHAnsi" w:eastAsiaTheme="minorEastAsia" w:hAnsiTheme="minorHAnsi"/>
          <w:noProof/>
          <w:sz w:val="22"/>
        </w:rPr>
      </w:pPr>
      <w:hyperlink w:anchor="_Toc63844112" w:history="1">
        <w:r w:rsidR="00D61BC3" w:rsidRPr="006453DE">
          <w:rPr>
            <w:rStyle w:val="Hyperlink"/>
            <w:noProof/>
          </w:rPr>
          <w:t>Is the 4</w:t>
        </w:r>
        <w:r w:rsidR="00D61BC3" w:rsidRPr="006453DE">
          <w:rPr>
            <w:rStyle w:val="Hyperlink"/>
            <w:noProof/>
            <w:vertAlign w:val="superscript"/>
          </w:rPr>
          <w:t>th</w:t>
        </w:r>
        <w:r w:rsidR="00D61BC3" w:rsidRPr="006453DE">
          <w:rPr>
            <w:rStyle w:val="Hyperlink"/>
            <w:noProof/>
          </w:rPr>
          <w:t xml:space="preserve"> Wire Bonded to the Structure?</w:t>
        </w:r>
        <w:r w:rsidR="00D61BC3">
          <w:rPr>
            <w:noProof/>
            <w:webHidden/>
          </w:rPr>
          <w:tab/>
        </w:r>
        <w:r w:rsidR="00D61BC3">
          <w:rPr>
            <w:noProof/>
            <w:webHidden/>
          </w:rPr>
          <w:fldChar w:fldCharType="begin"/>
        </w:r>
        <w:r w:rsidR="00D61BC3">
          <w:rPr>
            <w:noProof/>
            <w:webHidden/>
          </w:rPr>
          <w:instrText xml:space="preserve"> PAGEREF _Toc63844112 \h </w:instrText>
        </w:r>
        <w:r w:rsidR="00D61BC3">
          <w:rPr>
            <w:noProof/>
            <w:webHidden/>
          </w:rPr>
        </w:r>
        <w:r w:rsidR="00D61BC3">
          <w:rPr>
            <w:noProof/>
            <w:webHidden/>
          </w:rPr>
          <w:fldChar w:fldCharType="separate"/>
        </w:r>
        <w:r w:rsidR="00D61BC3">
          <w:rPr>
            <w:noProof/>
            <w:webHidden/>
          </w:rPr>
          <w:t>19</w:t>
        </w:r>
        <w:r w:rsidR="00D61BC3">
          <w:rPr>
            <w:noProof/>
            <w:webHidden/>
          </w:rPr>
          <w:fldChar w:fldCharType="end"/>
        </w:r>
      </w:hyperlink>
    </w:p>
    <w:p w14:paraId="2EFE9A36" w14:textId="19A9EF4D" w:rsidR="00D61BC3" w:rsidRDefault="00EF730C">
      <w:pPr>
        <w:pStyle w:val="TOC2"/>
        <w:tabs>
          <w:tab w:val="right" w:leader="dot" w:pos="9350"/>
        </w:tabs>
        <w:rPr>
          <w:rFonts w:asciiTheme="minorHAnsi" w:eastAsiaTheme="minorEastAsia" w:hAnsiTheme="minorHAnsi"/>
          <w:noProof/>
          <w:sz w:val="22"/>
        </w:rPr>
      </w:pPr>
      <w:hyperlink w:anchor="_Toc63844113" w:history="1">
        <w:r w:rsidR="00D61BC3" w:rsidRPr="006453DE">
          <w:rPr>
            <w:rStyle w:val="Hyperlink"/>
            <w:noProof/>
          </w:rPr>
          <w:t>Main Structure and Supporting Members Questions</w:t>
        </w:r>
        <w:r w:rsidR="00D61BC3">
          <w:rPr>
            <w:noProof/>
            <w:webHidden/>
          </w:rPr>
          <w:tab/>
        </w:r>
        <w:r w:rsidR="00D61BC3">
          <w:rPr>
            <w:noProof/>
            <w:webHidden/>
          </w:rPr>
          <w:fldChar w:fldCharType="begin"/>
        </w:r>
        <w:r w:rsidR="00D61BC3">
          <w:rPr>
            <w:noProof/>
            <w:webHidden/>
          </w:rPr>
          <w:instrText xml:space="preserve"> PAGEREF _Toc63844113 \h </w:instrText>
        </w:r>
        <w:r w:rsidR="00D61BC3">
          <w:rPr>
            <w:noProof/>
            <w:webHidden/>
          </w:rPr>
        </w:r>
        <w:r w:rsidR="00D61BC3">
          <w:rPr>
            <w:noProof/>
            <w:webHidden/>
          </w:rPr>
          <w:fldChar w:fldCharType="separate"/>
        </w:r>
        <w:r w:rsidR="00D61BC3">
          <w:rPr>
            <w:noProof/>
            <w:webHidden/>
          </w:rPr>
          <w:t>20</w:t>
        </w:r>
        <w:r w:rsidR="00D61BC3">
          <w:rPr>
            <w:noProof/>
            <w:webHidden/>
          </w:rPr>
          <w:fldChar w:fldCharType="end"/>
        </w:r>
      </w:hyperlink>
    </w:p>
    <w:p w14:paraId="786ECCF9" w14:textId="47469928" w:rsidR="00D61BC3" w:rsidRDefault="00EF730C">
      <w:pPr>
        <w:pStyle w:val="TOC3"/>
        <w:tabs>
          <w:tab w:val="right" w:leader="dot" w:pos="9350"/>
        </w:tabs>
        <w:rPr>
          <w:rFonts w:asciiTheme="minorHAnsi" w:eastAsiaTheme="minorEastAsia" w:hAnsiTheme="minorHAnsi"/>
          <w:noProof/>
          <w:sz w:val="22"/>
        </w:rPr>
      </w:pPr>
      <w:hyperlink w:anchor="_Toc63844114" w:history="1">
        <w:r w:rsidR="00D61BC3" w:rsidRPr="006453DE">
          <w:rPr>
            <w:rStyle w:val="Hyperlink"/>
            <w:noProof/>
          </w:rPr>
          <w:t>Does Bird Nest/Wildlife debris require notification?</w:t>
        </w:r>
        <w:r w:rsidR="00D61BC3">
          <w:rPr>
            <w:noProof/>
            <w:webHidden/>
          </w:rPr>
          <w:tab/>
        </w:r>
        <w:r w:rsidR="00D61BC3">
          <w:rPr>
            <w:noProof/>
            <w:webHidden/>
          </w:rPr>
          <w:fldChar w:fldCharType="begin"/>
        </w:r>
        <w:r w:rsidR="00D61BC3">
          <w:rPr>
            <w:noProof/>
            <w:webHidden/>
          </w:rPr>
          <w:instrText xml:space="preserve"> PAGEREF _Toc63844114 \h </w:instrText>
        </w:r>
        <w:r w:rsidR="00D61BC3">
          <w:rPr>
            <w:noProof/>
            <w:webHidden/>
          </w:rPr>
        </w:r>
        <w:r w:rsidR="00D61BC3">
          <w:rPr>
            <w:noProof/>
            <w:webHidden/>
          </w:rPr>
          <w:fldChar w:fldCharType="separate"/>
        </w:r>
        <w:r w:rsidR="00D61BC3">
          <w:rPr>
            <w:noProof/>
            <w:webHidden/>
          </w:rPr>
          <w:t>20</w:t>
        </w:r>
        <w:r w:rsidR="00D61BC3">
          <w:rPr>
            <w:noProof/>
            <w:webHidden/>
          </w:rPr>
          <w:fldChar w:fldCharType="end"/>
        </w:r>
      </w:hyperlink>
    </w:p>
    <w:p w14:paraId="4DBA77F9" w14:textId="784A9F52" w:rsidR="00D61BC3" w:rsidRDefault="00EF730C">
      <w:pPr>
        <w:pStyle w:val="TOC3"/>
        <w:tabs>
          <w:tab w:val="right" w:leader="dot" w:pos="9350"/>
        </w:tabs>
        <w:rPr>
          <w:rFonts w:asciiTheme="minorHAnsi" w:eastAsiaTheme="minorEastAsia" w:hAnsiTheme="minorHAnsi"/>
          <w:noProof/>
          <w:sz w:val="22"/>
        </w:rPr>
      </w:pPr>
      <w:hyperlink w:anchor="_Toc63844115" w:history="1">
        <w:r w:rsidR="00D61BC3" w:rsidRPr="006453DE">
          <w:rPr>
            <w:rStyle w:val="Hyperlink"/>
            <w:noProof/>
          </w:rPr>
          <w:t>Does Main Structure require notification (excluding Crossarm/arm/x-braces)?</w:t>
        </w:r>
        <w:r w:rsidR="00D61BC3">
          <w:rPr>
            <w:noProof/>
            <w:webHidden/>
          </w:rPr>
          <w:tab/>
        </w:r>
        <w:r w:rsidR="00D61BC3">
          <w:rPr>
            <w:noProof/>
            <w:webHidden/>
          </w:rPr>
          <w:fldChar w:fldCharType="begin"/>
        </w:r>
        <w:r w:rsidR="00D61BC3">
          <w:rPr>
            <w:noProof/>
            <w:webHidden/>
          </w:rPr>
          <w:instrText xml:space="preserve"> PAGEREF _Toc63844115 \h </w:instrText>
        </w:r>
        <w:r w:rsidR="00D61BC3">
          <w:rPr>
            <w:noProof/>
            <w:webHidden/>
          </w:rPr>
        </w:r>
        <w:r w:rsidR="00D61BC3">
          <w:rPr>
            <w:noProof/>
            <w:webHidden/>
          </w:rPr>
          <w:fldChar w:fldCharType="separate"/>
        </w:r>
        <w:r w:rsidR="00D61BC3">
          <w:rPr>
            <w:noProof/>
            <w:webHidden/>
          </w:rPr>
          <w:t>20</w:t>
        </w:r>
        <w:r w:rsidR="00D61BC3">
          <w:rPr>
            <w:noProof/>
            <w:webHidden/>
          </w:rPr>
          <w:fldChar w:fldCharType="end"/>
        </w:r>
      </w:hyperlink>
    </w:p>
    <w:p w14:paraId="05996DB1" w14:textId="04BC1A84" w:rsidR="00D61BC3" w:rsidRDefault="00EF730C">
      <w:pPr>
        <w:pStyle w:val="TOC3"/>
        <w:tabs>
          <w:tab w:val="right" w:leader="dot" w:pos="9350"/>
        </w:tabs>
        <w:rPr>
          <w:rFonts w:asciiTheme="minorHAnsi" w:eastAsiaTheme="minorEastAsia" w:hAnsiTheme="minorHAnsi"/>
          <w:noProof/>
          <w:sz w:val="22"/>
        </w:rPr>
      </w:pPr>
      <w:hyperlink w:anchor="_Toc63844116" w:history="1">
        <w:r w:rsidR="00D61BC3" w:rsidRPr="006453DE">
          <w:rPr>
            <w:rStyle w:val="Hyperlink"/>
            <w:noProof/>
          </w:rPr>
          <w:t>Do Supporting Members (braces/crossarms/hardware) require notification (excluding guys/guying)?</w:t>
        </w:r>
        <w:r w:rsidR="00D61BC3">
          <w:rPr>
            <w:noProof/>
            <w:webHidden/>
          </w:rPr>
          <w:tab/>
        </w:r>
        <w:r w:rsidR="00D61BC3">
          <w:rPr>
            <w:noProof/>
            <w:webHidden/>
          </w:rPr>
          <w:fldChar w:fldCharType="begin"/>
        </w:r>
        <w:r w:rsidR="00D61BC3">
          <w:rPr>
            <w:noProof/>
            <w:webHidden/>
          </w:rPr>
          <w:instrText xml:space="preserve"> PAGEREF _Toc63844116 \h </w:instrText>
        </w:r>
        <w:r w:rsidR="00D61BC3">
          <w:rPr>
            <w:noProof/>
            <w:webHidden/>
          </w:rPr>
        </w:r>
        <w:r w:rsidR="00D61BC3">
          <w:rPr>
            <w:noProof/>
            <w:webHidden/>
          </w:rPr>
          <w:fldChar w:fldCharType="separate"/>
        </w:r>
        <w:r w:rsidR="00D61BC3">
          <w:rPr>
            <w:noProof/>
            <w:webHidden/>
          </w:rPr>
          <w:t>21</w:t>
        </w:r>
        <w:r w:rsidR="00D61BC3">
          <w:rPr>
            <w:noProof/>
            <w:webHidden/>
          </w:rPr>
          <w:fldChar w:fldCharType="end"/>
        </w:r>
      </w:hyperlink>
    </w:p>
    <w:p w14:paraId="6A11D7CB" w14:textId="753E578B" w:rsidR="00D61BC3" w:rsidRDefault="00EF730C">
      <w:pPr>
        <w:pStyle w:val="TOC2"/>
        <w:tabs>
          <w:tab w:val="right" w:leader="dot" w:pos="9350"/>
        </w:tabs>
        <w:rPr>
          <w:rFonts w:asciiTheme="minorHAnsi" w:eastAsiaTheme="minorEastAsia" w:hAnsiTheme="minorHAnsi"/>
          <w:noProof/>
          <w:sz w:val="22"/>
        </w:rPr>
      </w:pPr>
      <w:hyperlink w:anchor="_Toc63844117" w:history="1">
        <w:r w:rsidR="00D61BC3" w:rsidRPr="006453DE">
          <w:rPr>
            <w:rStyle w:val="Hyperlink"/>
            <w:noProof/>
          </w:rPr>
          <w:t>Guys/Guying</w:t>
        </w:r>
        <w:r w:rsidR="00D61BC3">
          <w:rPr>
            <w:noProof/>
            <w:webHidden/>
          </w:rPr>
          <w:tab/>
        </w:r>
        <w:r w:rsidR="00D61BC3">
          <w:rPr>
            <w:noProof/>
            <w:webHidden/>
          </w:rPr>
          <w:fldChar w:fldCharType="begin"/>
        </w:r>
        <w:r w:rsidR="00D61BC3">
          <w:rPr>
            <w:noProof/>
            <w:webHidden/>
          </w:rPr>
          <w:instrText xml:space="preserve"> PAGEREF _Toc63844117 \h </w:instrText>
        </w:r>
        <w:r w:rsidR="00D61BC3">
          <w:rPr>
            <w:noProof/>
            <w:webHidden/>
          </w:rPr>
        </w:r>
        <w:r w:rsidR="00D61BC3">
          <w:rPr>
            <w:noProof/>
            <w:webHidden/>
          </w:rPr>
          <w:fldChar w:fldCharType="separate"/>
        </w:r>
        <w:r w:rsidR="00D61BC3">
          <w:rPr>
            <w:noProof/>
            <w:webHidden/>
          </w:rPr>
          <w:t>22</w:t>
        </w:r>
        <w:r w:rsidR="00D61BC3">
          <w:rPr>
            <w:noProof/>
            <w:webHidden/>
          </w:rPr>
          <w:fldChar w:fldCharType="end"/>
        </w:r>
      </w:hyperlink>
    </w:p>
    <w:p w14:paraId="4990854D" w14:textId="1C7531C3" w:rsidR="00D61BC3" w:rsidRDefault="00EF730C">
      <w:pPr>
        <w:pStyle w:val="TOC2"/>
        <w:tabs>
          <w:tab w:val="right" w:leader="dot" w:pos="9350"/>
        </w:tabs>
        <w:rPr>
          <w:rFonts w:asciiTheme="minorHAnsi" w:eastAsiaTheme="minorEastAsia" w:hAnsiTheme="minorHAnsi"/>
          <w:noProof/>
          <w:sz w:val="22"/>
        </w:rPr>
      </w:pPr>
      <w:hyperlink w:anchor="_Toc63844118" w:history="1">
        <w:r w:rsidR="00D61BC3" w:rsidRPr="006453DE">
          <w:rPr>
            <w:rStyle w:val="Hyperlink"/>
            <w:noProof/>
          </w:rPr>
          <w:t>Equipment Questions</w:t>
        </w:r>
        <w:r w:rsidR="00D61BC3">
          <w:rPr>
            <w:noProof/>
            <w:webHidden/>
          </w:rPr>
          <w:tab/>
        </w:r>
        <w:r w:rsidR="00D61BC3">
          <w:rPr>
            <w:noProof/>
            <w:webHidden/>
          </w:rPr>
          <w:fldChar w:fldCharType="begin"/>
        </w:r>
        <w:r w:rsidR="00D61BC3">
          <w:rPr>
            <w:noProof/>
            <w:webHidden/>
          </w:rPr>
          <w:instrText xml:space="preserve"> PAGEREF _Toc63844118 \h </w:instrText>
        </w:r>
        <w:r w:rsidR="00D61BC3">
          <w:rPr>
            <w:noProof/>
            <w:webHidden/>
          </w:rPr>
        </w:r>
        <w:r w:rsidR="00D61BC3">
          <w:rPr>
            <w:noProof/>
            <w:webHidden/>
          </w:rPr>
          <w:fldChar w:fldCharType="separate"/>
        </w:r>
        <w:r w:rsidR="00D61BC3">
          <w:rPr>
            <w:noProof/>
            <w:webHidden/>
          </w:rPr>
          <w:t>26</w:t>
        </w:r>
        <w:r w:rsidR="00D61BC3">
          <w:rPr>
            <w:noProof/>
            <w:webHidden/>
          </w:rPr>
          <w:fldChar w:fldCharType="end"/>
        </w:r>
      </w:hyperlink>
    </w:p>
    <w:p w14:paraId="4856ACCB" w14:textId="2C705A72" w:rsidR="00D61BC3" w:rsidRDefault="00EF730C">
      <w:pPr>
        <w:pStyle w:val="TOC3"/>
        <w:tabs>
          <w:tab w:val="right" w:leader="dot" w:pos="9350"/>
        </w:tabs>
        <w:rPr>
          <w:rFonts w:asciiTheme="minorHAnsi" w:eastAsiaTheme="minorEastAsia" w:hAnsiTheme="minorHAnsi"/>
          <w:noProof/>
          <w:sz w:val="22"/>
        </w:rPr>
      </w:pPr>
      <w:hyperlink w:anchor="_Toc63844119" w:history="1">
        <w:r w:rsidR="00D61BC3" w:rsidRPr="006453DE">
          <w:rPr>
            <w:rStyle w:val="Hyperlink"/>
            <w:noProof/>
          </w:rPr>
          <w:t>Does Equipment Require Notification?</w:t>
        </w:r>
        <w:r w:rsidR="00D61BC3">
          <w:rPr>
            <w:noProof/>
            <w:webHidden/>
          </w:rPr>
          <w:tab/>
        </w:r>
        <w:r w:rsidR="00D61BC3">
          <w:rPr>
            <w:noProof/>
            <w:webHidden/>
          </w:rPr>
          <w:fldChar w:fldCharType="begin"/>
        </w:r>
        <w:r w:rsidR="00D61BC3">
          <w:rPr>
            <w:noProof/>
            <w:webHidden/>
          </w:rPr>
          <w:instrText xml:space="preserve"> PAGEREF _Toc63844119 \h </w:instrText>
        </w:r>
        <w:r w:rsidR="00D61BC3">
          <w:rPr>
            <w:noProof/>
            <w:webHidden/>
          </w:rPr>
        </w:r>
        <w:r w:rsidR="00D61BC3">
          <w:rPr>
            <w:noProof/>
            <w:webHidden/>
          </w:rPr>
          <w:fldChar w:fldCharType="separate"/>
        </w:r>
        <w:r w:rsidR="00D61BC3">
          <w:rPr>
            <w:noProof/>
            <w:webHidden/>
          </w:rPr>
          <w:t>26</w:t>
        </w:r>
        <w:r w:rsidR="00D61BC3">
          <w:rPr>
            <w:noProof/>
            <w:webHidden/>
          </w:rPr>
          <w:fldChar w:fldCharType="end"/>
        </w:r>
      </w:hyperlink>
    </w:p>
    <w:p w14:paraId="402FCF13" w14:textId="5705E713" w:rsidR="00D61BC3" w:rsidRDefault="00EF730C">
      <w:pPr>
        <w:pStyle w:val="TOC3"/>
        <w:tabs>
          <w:tab w:val="right" w:leader="dot" w:pos="9350"/>
        </w:tabs>
        <w:rPr>
          <w:rFonts w:asciiTheme="minorHAnsi" w:eastAsiaTheme="minorEastAsia" w:hAnsiTheme="minorHAnsi"/>
          <w:noProof/>
          <w:sz w:val="22"/>
        </w:rPr>
      </w:pPr>
      <w:hyperlink w:anchor="_Toc63844120" w:history="1">
        <w:r w:rsidR="00D61BC3" w:rsidRPr="006453DE">
          <w:rPr>
            <w:rStyle w:val="Hyperlink"/>
            <w:noProof/>
          </w:rPr>
          <w:t>Does the Riser Require a Notification?</w:t>
        </w:r>
        <w:r w:rsidR="00D61BC3">
          <w:rPr>
            <w:noProof/>
            <w:webHidden/>
          </w:rPr>
          <w:tab/>
        </w:r>
        <w:r w:rsidR="00D61BC3">
          <w:rPr>
            <w:noProof/>
            <w:webHidden/>
          </w:rPr>
          <w:fldChar w:fldCharType="begin"/>
        </w:r>
        <w:r w:rsidR="00D61BC3">
          <w:rPr>
            <w:noProof/>
            <w:webHidden/>
          </w:rPr>
          <w:instrText xml:space="preserve"> PAGEREF _Toc63844120 \h </w:instrText>
        </w:r>
        <w:r w:rsidR="00D61BC3">
          <w:rPr>
            <w:noProof/>
            <w:webHidden/>
          </w:rPr>
        </w:r>
        <w:r w:rsidR="00D61BC3">
          <w:rPr>
            <w:noProof/>
            <w:webHidden/>
          </w:rPr>
          <w:fldChar w:fldCharType="separate"/>
        </w:r>
        <w:r w:rsidR="00D61BC3">
          <w:rPr>
            <w:noProof/>
            <w:webHidden/>
          </w:rPr>
          <w:t>27</w:t>
        </w:r>
        <w:r w:rsidR="00D61BC3">
          <w:rPr>
            <w:noProof/>
            <w:webHidden/>
          </w:rPr>
          <w:fldChar w:fldCharType="end"/>
        </w:r>
      </w:hyperlink>
    </w:p>
    <w:p w14:paraId="0527D1E4" w14:textId="7569B96C" w:rsidR="00D61BC3" w:rsidRDefault="00EF730C">
      <w:pPr>
        <w:pStyle w:val="TOC3"/>
        <w:tabs>
          <w:tab w:val="right" w:leader="dot" w:pos="9350"/>
        </w:tabs>
        <w:rPr>
          <w:rFonts w:asciiTheme="minorHAnsi" w:eastAsiaTheme="minorEastAsia" w:hAnsiTheme="minorHAnsi"/>
          <w:noProof/>
          <w:sz w:val="22"/>
        </w:rPr>
      </w:pPr>
      <w:hyperlink w:anchor="_Toc63844121" w:history="1">
        <w:r w:rsidR="00D61BC3" w:rsidRPr="006453DE">
          <w:rPr>
            <w:rStyle w:val="Hyperlink"/>
            <w:noProof/>
          </w:rPr>
          <w:t>Does the Equipment Brackets or Braces Require a Notification?</w:t>
        </w:r>
        <w:r w:rsidR="00D61BC3">
          <w:rPr>
            <w:noProof/>
            <w:webHidden/>
          </w:rPr>
          <w:tab/>
        </w:r>
        <w:r w:rsidR="00D61BC3">
          <w:rPr>
            <w:noProof/>
            <w:webHidden/>
          </w:rPr>
          <w:fldChar w:fldCharType="begin"/>
        </w:r>
        <w:r w:rsidR="00D61BC3">
          <w:rPr>
            <w:noProof/>
            <w:webHidden/>
          </w:rPr>
          <w:instrText xml:space="preserve"> PAGEREF _Toc63844121 \h </w:instrText>
        </w:r>
        <w:r w:rsidR="00D61BC3">
          <w:rPr>
            <w:noProof/>
            <w:webHidden/>
          </w:rPr>
        </w:r>
        <w:r w:rsidR="00D61BC3">
          <w:rPr>
            <w:noProof/>
            <w:webHidden/>
          </w:rPr>
          <w:fldChar w:fldCharType="separate"/>
        </w:r>
        <w:r w:rsidR="00D61BC3">
          <w:rPr>
            <w:noProof/>
            <w:webHidden/>
          </w:rPr>
          <w:t>28</w:t>
        </w:r>
        <w:r w:rsidR="00D61BC3">
          <w:rPr>
            <w:noProof/>
            <w:webHidden/>
          </w:rPr>
          <w:fldChar w:fldCharType="end"/>
        </w:r>
      </w:hyperlink>
    </w:p>
    <w:p w14:paraId="63ABBDF7" w14:textId="305ABE01" w:rsidR="00D61BC3" w:rsidRDefault="00EF730C">
      <w:pPr>
        <w:pStyle w:val="TOC2"/>
        <w:tabs>
          <w:tab w:val="right" w:leader="dot" w:pos="9350"/>
        </w:tabs>
        <w:rPr>
          <w:rFonts w:asciiTheme="minorHAnsi" w:eastAsiaTheme="minorEastAsia" w:hAnsiTheme="minorHAnsi"/>
          <w:noProof/>
          <w:sz w:val="22"/>
        </w:rPr>
      </w:pPr>
      <w:hyperlink w:anchor="_Toc63844122" w:history="1">
        <w:r w:rsidR="00D61BC3" w:rsidRPr="006453DE">
          <w:rPr>
            <w:rStyle w:val="Hyperlink"/>
            <w:noProof/>
          </w:rPr>
          <w:t>Insulators / Hardware / Wires / Misc Questions</w:t>
        </w:r>
        <w:r w:rsidR="00D61BC3">
          <w:rPr>
            <w:noProof/>
            <w:webHidden/>
          </w:rPr>
          <w:tab/>
        </w:r>
        <w:r w:rsidR="00D61BC3">
          <w:rPr>
            <w:noProof/>
            <w:webHidden/>
          </w:rPr>
          <w:fldChar w:fldCharType="begin"/>
        </w:r>
        <w:r w:rsidR="00D61BC3">
          <w:rPr>
            <w:noProof/>
            <w:webHidden/>
          </w:rPr>
          <w:instrText xml:space="preserve"> PAGEREF _Toc63844122 \h </w:instrText>
        </w:r>
        <w:r w:rsidR="00D61BC3">
          <w:rPr>
            <w:noProof/>
            <w:webHidden/>
          </w:rPr>
        </w:r>
        <w:r w:rsidR="00D61BC3">
          <w:rPr>
            <w:noProof/>
            <w:webHidden/>
          </w:rPr>
          <w:fldChar w:fldCharType="separate"/>
        </w:r>
        <w:r w:rsidR="00D61BC3">
          <w:rPr>
            <w:noProof/>
            <w:webHidden/>
          </w:rPr>
          <w:t>29</w:t>
        </w:r>
        <w:r w:rsidR="00D61BC3">
          <w:rPr>
            <w:noProof/>
            <w:webHidden/>
          </w:rPr>
          <w:fldChar w:fldCharType="end"/>
        </w:r>
      </w:hyperlink>
    </w:p>
    <w:p w14:paraId="4EA39807" w14:textId="59B81D4C" w:rsidR="00D61BC3" w:rsidRDefault="00EF730C">
      <w:pPr>
        <w:pStyle w:val="TOC3"/>
        <w:tabs>
          <w:tab w:val="right" w:leader="dot" w:pos="9350"/>
        </w:tabs>
        <w:rPr>
          <w:rFonts w:asciiTheme="minorHAnsi" w:eastAsiaTheme="minorEastAsia" w:hAnsiTheme="minorHAnsi"/>
          <w:noProof/>
          <w:sz w:val="22"/>
        </w:rPr>
      </w:pPr>
      <w:hyperlink w:anchor="_Toc63844123" w:history="1">
        <w:r w:rsidR="00D61BC3" w:rsidRPr="006453DE">
          <w:rPr>
            <w:rStyle w:val="Hyperlink"/>
            <w:noProof/>
          </w:rPr>
          <w:t>Do insulators require notification?</w:t>
        </w:r>
        <w:r w:rsidR="00D61BC3">
          <w:rPr>
            <w:noProof/>
            <w:webHidden/>
          </w:rPr>
          <w:tab/>
        </w:r>
        <w:r w:rsidR="00D61BC3">
          <w:rPr>
            <w:noProof/>
            <w:webHidden/>
          </w:rPr>
          <w:fldChar w:fldCharType="begin"/>
        </w:r>
        <w:r w:rsidR="00D61BC3">
          <w:rPr>
            <w:noProof/>
            <w:webHidden/>
          </w:rPr>
          <w:instrText xml:space="preserve"> PAGEREF _Toc63844123 \h </w:instrText>
        </w:r>
        <w:r w:rsidR="00D61BC3">
          <w:rPr>
            <w:noProof/>
            <w:webHidden/>
          </w:rPr>
        </w:r>
        <w:r w:rsidR="00D61BC3">
          <w:rPr>
            <w:noProof/>
            <w:webHidden/>
          </w:rPr>
          <w:fldChar w:fldCharType="separate"/>
        </w:r>
        <w:r w:rsidR="00D61BC3">
          <w:rPr>
            <w:noProof/>
            <w:webHidden/>
          </w:rPr>
          <w:t>30</w:t>
        </w:r>
        <w:r w:rsidR="00D61BC3">
          <w:rPr>
            <w:noProof/>
            <w:webHidden/>
          </w:rPr>
          <w:fldChar w:fldCharType="end"/>
        </w:r>
      </w:hyperlink>
    </w:p>
    <w:p w14:paraId="750C2293" w14:textId="4E1B9BD2" w:rsidR="00D61BC3" w:rsidRDefault="00EF730C">
      <w:pPr>
        <w:pStyle w:val="TOC3"/>
        <w:tabs>
          <w:tab w:val="right" w:leader="dot" w:pos="9350"/>
        </w:tabs>
        <w:rPr>
          <w:rFonts w:asciiTheme="minorHAnsi" w:eastAsiaTheme="minorEastAsia" w:hAnsiTheme="minorHAnsi"/>
          <w:noProof/>
          <w:sz w:val="22"/>
        </w:rPr>
      </w:pPr>
      <w:hyperlink w:anchor="_Toc63844124" w:history="1">
        <w:r w:rsidR="00D61BC3" w:rsidRPr="006453DE">
          <w:rPr>
            <w:rStyle w:val="Hyperlink"/>
            <w:noProof/>
          </w:rPr>
          <w:t>Do visible Bonds/Bonding and/or copper grounding require notification?</w:t>
        </w:r>
        <w:r w:rsidR="00D61BC3">
          <w:rPr>
            <w:noProof/>
            <w:webHidden/>
          </w:rPr>
          <w:tab/>
        </w:r>
        <w:r w:rsidR="00D61BC3">
          <w:rPr>
            <w:noProof/>
            <w:webHidden/>
          </w:rPr>
          <w:fldChar w:fldCharType="begin"/>
        </w:r>
        <w:r w:rsidR="00D61BC3">
          <w:rPr>
            <w:noProof/>
            <w:webHidden/>
          </w:rPr>
          <w:instrText xml:space="preserve"> PAGEREF _Toc63844124 \h </w:instrText>
        </w:r>
        <w:r w:rsidR="00D61BC3">
          <w:rPr>
            <w:noProof/>
            <w:webHidden/>
          </w:rPr>
        </w:r>
        <w:r w:rsidR="00D61BC3">
          <w:rPr>
            <w:noProof/>
            <w:webHidden/>
          </w:rPr>
          <w:fldChar w:fldCharType="separate"/>
        </w:r>
        <w:r w:rsidR="00D61BC3">
          <w:rPr>
            <w:noProof/>
            <w:webHidden/>
          </w:rPr>
          <w:t>30</w:t>
        </w:r>
        <w:r w:rsidR="00D61BC3">
          <w:rPr>
            <w:noProof/>
            <w:webHidden/>
          </w:rPr>
          <w:fldChar w:fldCharType="end"/>
        </w:r>
      </w:hyperlink>
    </w:p>
    <w:p w14:paraId="6D976007" w14:textId="1473A7D3" w:rsidR="00D61BC3" w:rsidRDefault="00EF730C">
      <w:pPr>
        <w:pStyle w:val="TOC3"/>
        <w:tabs>
          <w:tab w:val="right" w:leader="dot" w:pos="9350"/>
        </w:tabs>
        <w:rPr>
          <w:rFonts w:asciiTheme="minorHAnsi" w:eastAsiaTheme="minorEastAsia" w:hAnsiTheme="minorHAnsi"/>
          <w:noProof/>
          <w:sz w:val="22"/>
        </w:rPr>
      </w:pPr>
      <w:hyperlink w:anchor="_Toc63844125" w:history="1">
        <w:r w:rsidR="00D61BC3" w:rsidRPr="006453DE">
          <w:rPr>
            <w:rStyle w:val="Hyperlink"/>
            <w:noProof/>
          </w:rPr>
          <w:t>Do Jumpers require notification?</w:t>
        </w:r>
        <w:r w:rsidR="00D61BC3">
          <w:rPr>
            <w:noProof/>
            <w:webHidden/>
          </w:rPr>
          <w:tab/>
        </w:r>
        <w:r w:rsidR="00D61BC3">
          <w:rPr>
            <w:noProof/>
            <w:webHidden/>
          </w:rPr>
          <w:fldChar w:fldCharType="begin"/>
        </w:r>
        <w:r w:rsidR="00D61BC3">
          <w:rPr>
            <w:noProof/>
            <w:webHidden/>
          </w:rPr>
          <w:instrText xml:space="preserve"> PAGEREF _Toc63844125 \h </w:instrText>
        </w:r>
        <w:r w:rsidR="00D61BC3">
          <w:rPr>
            <w:noProof/>
            <w:webHidden/>
          </w:rPr>
        </w:r>
        <w:r w:rsidR="00D61BC3">
          <w:rPr>
            <w:noProof/>
            <w:webHidden/>
          </w:rPr>
          <w:fldChar w:fldCharType="separate"/>
        </w:r>
        <w:r w:rsidR="00D61BC3">
          <w:rPr>
            <w:noProof/>
            <w:webHidden/>
          </w:rPr>
          <w:t>31</w:t>
        </w:r>
        <w:r w:rsidR="00D61BC3">
          <w:rPr>
            <w:noProof/>
            <w:webHidden/>
          </w:rPr>
          <w:fldChar w:fldCharType="end"/>
        </w:r>
      </w:hyperlink>
    </w:p>
    <w:p w14:paraId="634BEBD8" w14:textId="361E421F" w:rsidR="00D61BC3" w:rsidRDefault="00EF730C">
      <w:pPr>
        <w:pStyle w:val="TOC3"/>
        <w:tabs>
          <w:tab w:val="right" w:leader="dot" w:pos="9350"/>
        </w:tabs>
        <w:rPr>
          <w:rFonts w:asciiTheme="minorHAnsi" w:eastAsiaTheme="minorEastAsia" w:hAnsiTheme="minorHAnsi"/>
          <w:noProof/>
          <w:sz w:val="22"/>
        </w:rPr>
      </w:pPr>
      <w:hyperlink w:anchor="_Toc63844126" w:history="1">
        <w:r w:rsidR="00D61BC3" w:rsidRPr="006453DE">
          <w:rPr>
            <w:rStyle w:val="Hyperlink"/>
            <w:noProof/>
          </w:rPr>
          <w:t>Do Dampers require notification?</w:t>
        </w:r>
        <w:r w:rsidR="00D61BC3">
          <w:rPr>
            <w:noProof/>
            <w:webHidden/>
          </w:rPr>
          <w:tab/>
        </w:r>
        <w:r w:rsidR="00D61BC3">
          <w:rPr>
            <w:noProof/>
            <w:webHidden/>
          </w:rPr>
          <w:fldChar w:fldCharType="begin"/>
        </w:r>
        <w:r w:rsidR="00D61BC3">
          <w:rPr>
            <w:noProof/>
            <w:webHidden/>
          </w:rPr>
          <w:instrText xml:space="preserve"> PAGEREF _Toc63844126 \h </w:instrText>
        </w:r>
        <w:r w:rsidR="00D61BC3">
          <w:rPr>
            <w:noProof/>
            <w:webHidden/>
          </w:rPr>
        </w:r>
        <w:r w:rsidR="00D61BC3">
          <w:rPr>
            <w:noProof/>
            <w:webHidden/>
          </w:rPr>
          <w:fldChar w:fldCharType="separate"/>
        </w:r>
        <w:r w:rsidR="00D61BC3">
          <w:rPr>
            <w:noProof/>
            <w:webHidden/>
          </w:rPr>
          <w:t>32</w:t>
        </w:r>
        <w:r w:rsidR="00D61BC3">
          <w:rPr>
            <w:noProof/>
            <w:webHidden/>
          </w:rPr>
          <w:fldChar w:fldCharType="end"/>
        </w:r>
      </w:hyperlink>
    </w:p>
    <w:p w14:paraId="72A3AEAF" w14:textId="0C83FCD0" w:rsidR="00D61BC3" w:rsidRDefault="00EF730C">
      <w:pPr>
        <w:pStyle w:val="TOC3"/>
        <w:tabs>
          <w:tab w:val="right" w:leader="dot" w:pos="9350"/>
        </w:tabs>
        <w:rPr>
          <w:rFonts w:asciiTheme="minorHAnsi" w:eastAsiaTheme="minorEastAsia" w:hAnsiTheme="minorHAnsi"/>
          <w:noProof/>
          <w:sz w:val="22"/>
        </w:rPr>
      </w:pPr>
      <w:hyperlink w:anchor="_Toc63844127" w:history="1">
        <w:r w:rsidR="00D61BC3" w:rsidRPr="006453DE">
          <w:rPr>
            <w:rStyle w:val="Hyperlink"/>
            <w:noProof/>
          </w:rPr>
          <w:t>Does Line Hardware require notification?</w:t>
        </w:r>
        <w:r w:rsidR="00D61BC3">
          <w:rPr>
            <w:noProof/>
            <w:webHidden/>
          </w:rPr>
          <w:tab/>
        </w:r>
        <w:r w:rsidR="00D61BC3">
          <w:rPr>
            <w:noProof/>
            <w:webHidden/>
          </w:rPr>
          <w:fldChar w:fldCharType="begin"/>
        </w:r>
        <w:r w:rsidR="00D61BC3">
          <w:rPr>
            <w:noProof/>
            <w:webHidden/>
          </w:rPr>
          <w:instrText xml:space="preserve"> PAGEREF _Toc63844127 \h </w:instrText>
        </w:r>
        <w:r w:rsidR="00D61BC3">
          <w:rPr>
            <w:noProof/>
            <w:webHidden/>
          </w:rPr>
        </w:r>
        <w:r w:rsidR="00D61BC3">
          <w:rPr>
            <w:noProof/>
            <w:webHidden/>
          </w:rPr>
          <w:fldChar w:fldCharType="separate"/>
        </w:r>
        <w:r w:rsidR="00D61BC3">
          <w:rPr>
            <w:noProof/>
            <w:webHidden/>
          </w:rPr>
          <w:t>32</w:t>
        </w:r>
        <w:r w:rsidR="00D61BC3">
          <w:rPr>
            <w:noProof/>
            <w:webHidden/>
          </w:rPr>
          <w:fldChar w:fldCharType="end"/>
        </w:r>
      </w:hyperlink>
    </w:p>
    <w:p w14:paraId="0C715B06" w14:textId="14711D26" w:rsidR="00D61BC3" w:rsidRDefault="00EF730C">
      <w:pPr>
        <w:pStyle w:val="TOC3"/>
        <w:tabs>
          <w:tab w:val="right" w:leader="dot" w:pos="9350"/>
        </w:tabs>
        <w:rPr>
          <w:rFonts w:asciiTheme="minorHAnsi" w:eastAsiaTheme="minorEastAsia" w:hAnsiTheme="minorHAnsi"/>
          <w:noProof/>
          <w:sz w:val="22"/>
        </w:rPr>
      </w:pPr>
      <w:hyperlink w:anchor="_Toc63844128" w:history="1">
        <w:r w:rsidR="00D61BC3" w:rsidRPr="006453DE">
          <w:rPr>
            <w:rStyle w:val="Hyperlink"/>
            <w:noProof/>
          </w:rPr>
          <w:t>Do Wires or Splices require notification?</w:t>
        </w:r>
        <w:r w:rsidR="00D61BC3">
          <w:rPr>
            <w:noProof/>
            <w:webHidden/>
          </w:rPr>
          <w:tab/>
        </w:r>
        <w:r w:rsidR="00D61BC3">
          <w:rPr>
            <w:noProof/>
            <w:webHidden/>
          </w:rPr>
          <w:fldChar w:fldCharType="begin"/>
        </w:r>
        <w:r w:rsidR="00D61BC3">
          <w:rPr>
            <w:noProof/>
            <w:webHidden/>
          </w:rPr>
          <w:instrText xml:space="preserve"> PAGEREF _Toc63844128 \h </w:instrText>
        </w:r>
        <w:r w:rsidR="00D61BC3">
          <w:rPr>
            <w:noProof/>
            <w:webHidden/>
          </w:rPr>
        </w:r>
        <w:r w:rsidR="00D61BC3">
          <w:rPr>
            <w:noProof/>
            <w:webHidden/>
          </w:rPr>
          <w:fldChar w:fldCharType="separate"/>
        </w:r>
        <w:r w:rsidR="00D61BC3">
          <w:rPr>
            <w:noProof/>
            <w:webHidden/>
          </w:rPr>
          <w:t>33</w:t>
        </w:r>
        <w:r w:rsidR="00D61BC3">
          <w:rPr>
            <w:noProof/>
            <w:webHidden/>
          </w:rPr>
          <w:fldChar w:fldCharType="end"/>
        </w:r>
      </w:hyperlink>
    </w:p>
    <w:p w14:paraId="73BDBAEF" w14:textId="525A5159" w:rsidR="00D61BC3" w:rsidRDefault="00EF730C">
      <w:pPr>
        <w:pStyle w:val="TOC3"/>
        <w:tabs>
          <w:tab w:val="right" w:leader="dot" w:pos="9350"/>
        </w:tabs>
        <w:rPr>
          <w:rFonts w:asciiTheme="minorHAnsi" w:eastAsiaTheme="minorEastAsia" w:hAnsiTheme="minorHAnsi"/>
          <w:noProof/>
          <w:sz w:val="22"/>
        </w:rPr>
      </w:pPr>
      <w:hyperlink w:anchor="_Toc63844129" w:history="1">
        <w:r w:rsidR="00D61BC3" w:rsidRPr="006453DE">
          <w:rPr>
            <w:rStyle w:val="Hyperlink"/>
            <w:noProof/>
          </w:rPr>
          <w:t>Does 3</w:t>
        </w:r>
        <w:r w:rsidR="00D61BC3" w:rsidRPr="006453DE">
          <w:rPr>
            <w:rStyle w:val="Hyperlink"/>
            <w:noProof/>
            <w:vertAlign w:val="superscript"/>
          </w:rPr>
          <w:t>rd</w:t>
        </w:r>
        <w:r w:rsidR="00D61BC3" w:rsidRPr="006453DE">
          <w:rPr>
            <w:rStyle w:val="Hyperlink"/>
            <w:noProof/>
          </w:rPr>
          <w:t xml:space="preserve"> Party Cable require notification?</w:t>
        </w:r>
        <w:r w:rsidR="00D61BC3">
          <w:rPr>
            <w:noProof/>
            <w:webHidden/>
          </w:rPr>
          <w:tab/>
        </w:r>
        <w:r w:rsidR="00D61BC3">
          <w:rPr>
            <w:noProof/>
            <w:webHidden/>
          </w:rPr>
          <w:fldChar w:fldCharType="begin"/>
        </w:r>
        <w:r w:rsidR="00D61BC3">
          <w:rPr>
            <w:noProof/>
            <w:webHidden/>
          </w:rPr>
          <w:instrText xml:space="preserve"> PAGEREF _Toc63844129 \h </w:instrText>
        </w:r>
        <w:r w:rsidR="00D61BC3">
          <w:rPr>
            <w:noProof/>
            <w:webHidden/>
          </w:rPr>
        </w:r>
        <w:r w:rsidR="00D61BC3">
          <w:rPr>
            <w:noProof/>
            <w:webHidden/>
          </w:rPr>
          <w:fldChar w:fldCharType="separate"/>
        </w:r>
        <w:r w:rsidR="00D61BC3">
          <w:rPr>
            <w:noProof/>
            <w:webHidden/>
          </w:rPr>
          <w:t>33</w:t>
        </w:r>
        <w:r w:rsidR="00D61BC3">
          <w:rPr>
            <w:noProof/>
            <w:webHidden/>
          </w:rPr>
          <w:fldChar w:fldCharType="end"/>
        </w:r>
      </w:hyperlink>
    </w:p>
    <w:p w14:paraId="50B96726" w14:textId="650CAE57" w:rsidR="00D61BC3" w:rsidRDefault="00EF730C">
      <w:pPr>
        <w:pStyle w:val="TOC3"/>
        <w:tabs>
          <w:tab w:val="right" w:leader="dot" w:pos="9350"/>
        </w:tabs>
        <w:rPr>
          <w:rFonts w:asciiTheme="minorHAnsi" w:eastAsiaTheme="minorEastAsia" w:hAnsiTheme="minorHAnsi"/>
          <w:noProof/>
          <w:sz w:val="22"/>
        </w:rPr>
      </w:pPr>
      <w:hyperlink w:anchor="_Toc63844130" w:history="1">
        <w:r w:rsidR="00D61BC3" w:rsidRPr="006453DE">
          <w:rPr>
            <w:rStyle w:val="Hyperlink"/>
            <w:noProof/>
          </w:rPr>
          <w:t>Does Suspension Insulator Plum require notification?</w:t>
        </w:r>
        <w:r w:rsidR="00D61BC3">
          <w:rPr>
            <w:noProof/>
            <w:webHidden/>
          </w:rPr>
          <w:tab/>
        </w:r>
        <w:r w:rsidR="00D61BC3">
          <w:rPr>
            <w:noProof/>
            <w:webHidden/>
          </w:rPr>
          <w:fldChar w:fldCharType="begin"/>
        </w:r>
        <w:r w:rsidR="00D61BC3">
          <w:rPr>
            <w:noProof/>
            <w:webHidden/>
          </w:rPr>
          <w:instrText xml:space="preserve"> PAGEREF _Toc63844130 \h </w:instrText>
        </w:r>
        <w:r w:rsidR="00D61BC3">
          <w:rPr>
            <w:noProof/>
            <w:webHidden/>
          </w:rPr>
        </w:r>
        <w:r w:rsidR="00D61BC3">
          <w:rPr>
            <w:noProof/>
            <w:webHidden/>
          </w:rPr>
          <w:fldChar w:fldCharType="separate"/>
        </w:r>
        <w:r w:rsidR="00D61BC3">
          <w:rPr>
            <w:noProof/>
            <w:webHidden/>
          </w:rPr>
          <w:t>34</w:t>
        </w:r>
        <w:r w:rsidR="00D61BC3">
          <w:rPr>
            <w:noProof/>
            <w:webHidden/>
          </w:rPr>
          <w:fldChar w:fldCharType="end"/>
        </w:r>
      </w:hyperlink>
    </w:p>
    <w:p w14:paraId="73B6EE40" w14:textId="67882BD9" w:rsidR="00D61BC3" w:rsidRDefault="00EF730C">
      <w:pPr>
        <w:pStyle w:val="TOC3"/>
        <w:tabs>
          <w:tab w:val="right" w:leader="dot" w:pos="9350"/>
        </w:tabs>
        <w:rPr>
          <w:rFonts w:asciiTheme="minorHAnsi" w:eastAsiaTheme="minorEastAsia" w:hAnsiTheme="minorHAnsi"/>
          <w:noProof/>
          <w:sz w:val="22"/>
        </w:rPr>
      </w:pPr>
      <w:hyperlink w:anchor="_Toc63844131" w:history="1">
        <w:r w:rsidR="00D61BC3" w:rsidRPr="006453DE">
          <w:rPr>
            <w:rStyle w:val="Hyperlink"/>
            <w:noProof/>
          </w:rPr>
          <w:t>Does Pilot Wire/Open Wire require notification?</w:t>
        </w:r>
        <w:r w:rsidR="00D61BC3">
          <w:rPr>
            <w:noProof/>
            <w:webHidden/>
          </w:rPr>
          <w:tab/>
        </w:r>
        <w:r w:rsidR="00D61BC3">
          <w:rPr>
            <w:noProof/>
            <w:webHidden/>
          </w:rPr>
          <w:fldChar w:fldCharType="begin"/>
        </w:r>
        <w:r w:rsidR="00D61BC3">
          <w:rPr>
            <w:noProof/>
            <w:webHidden/>
          </w:rPr>
          <w:instrText xml:space="preserve"> PAGEREF _Toc63844131 \h </w:instrText>
        </w:r>
        <w:r w:rsidR="00D61BC3">
          <w:rPr>
            <w:noProof/>
            <w:webHidden/>
          </w:rPr>
        </w:r>
        <w:r w:rsidR="00D61BC3">
          <w:rPr>
            <w:noProof/>
            <w:webHidden/>
          </w:rPr>
          <w:fldChar w:fldCharType="separate"/>
        </w:r>
        <w:r w:rsidR="00D61BC3">
          <w:rPr>
            <w:noProof/>
            <w:webHidden/>
          </w:rPr>
          <w:t>34</w:t>
        </w:r>
        <w:r w:rsidR="00D61BC3">
          <w:rPr>
            <w:noProof/>
            <w:webHidden/>
          </w:rPr>
          <w:fldChar w:fldCharType="end"/>
        </w:r>
      </w:hyperlink>
    </w:p>
    <w:p w14:paraId="4BDEF819" w14:textId="0B30686B" w:rsidR="00D61BC3" w:rsidRDefault="00EF730C">
      <w:pPr>
        <w:pStyle w:val="TOC3"/>
        <w:tabs>
          <w:tab w:val="right" w:leader="dot" w:pos="9350"/>
        </w:tabs>
        <w:rPr>
          <w:rFonts w:asciiTheme="minorHAnsi" w:eastAsiaTheme="minorEastAsia" w:hAnsiTheme="minorHAnsi"/>
          <w:noProof/>
          <w:sz w:val="22"/>
        </w:rPr>
      </w:pPr>
      <w:hyperlink w:anchor="_Toc63844132" w:history="1">
        <w:r w:rsidR="00D61BC3" w:rsidRPr="006453DE">
          <w:rPr>
            <w:rStyle w:val="Hyperlink"/>
            <w:noProof/>
          </w:rPr>
          <w:t>Does Conductor Spacers require notification?</w:t>
        </w:r>
        <w:r w:rsidR="00D61BC3">
          <w:rPr>
            <w:noProof/>
            <w:webHidden/>
          </w:rPr>
          <w:tab/>
        </w:r>
        <w:r w:rsidR="00D61BC3">
          <w:rPr>
            <w:noProof/>
            <w:webHidden/>
          </w:rPr>
          <w:fldChar w:fldCharType="begin"/>
        </w:r>
        <w:r w:rsidR="00D61BC3">
          <w:rPr>
            <w:noProof/>
            <w:webHidden/>
          </w:rPr>
          <w:instrText xml:space="preserve"> PAGEREF _Toc63844132 \h </w:instrText>
        </w:r>
        <w:r w:rsidR="00D61BC3">
          <w:rPr>
            <w:noProof/>
            <w:webHidden/>
          </w:rPr>
        </w:r>
        <w:r w:rsidR="00D61BC3">
          <w:rPr>
            <w:noProof/>
            <w:webHidden/>
          </w:rPr>
          <w:fldChar w:fldCharType="separate"/>
        </w:r>
        <w:r w:rsidR="00D61BC3">
          <w:rPr>
            <w:noProof/>
            <w:webHidden/>
          </w:rPr>
          <w:t>35</w:t>
        </w:r>
        <w:r w:rsidR="00D61BC3">
          <w:rPr>
            <w:noProof/>
            <w:webHidden/>
          </w:rPr>
          <w:fldChar w:fldCharType="end"/>
        </w:r>
      </w:hyperlink>
    </w:p>
    <w:p w14:paraId="43E0B1D2" w14:textId="1078A97A" w:rsidR="00D61BC3" w:rsidRDefault="00EF730C">
      <w:pPr>
        <w:pStyle w:val="TOC2"/>
        <w:tabs>
          <w:tab w:val="right" w:leader="dot" w:pos="9350"/>
        </w:tabs>
        <w:rPr>
          <w:rFonts w:asciiTheme="minorHAnsi" w:eastAsiaTheme="minorEastAsia" w:hAnsiTheme="minorHAnsi"/>
          <w:noProof/>
          <w:sz w:val="22"/>
        </w:rPr>
      </w:pPr>
      <w:hyperlink w:anchor="_Toc63844133" w:history="1">
        <w:r w:rsidR="00D61BC3" w:rsidRPr="006453DE">
          <w:rPr>
            <w:rStyle w:val="Hyperlink"/>
            <w:noProof/>
          </w:rPr>
          <w:t>Grounding /Other Questions</w:t>
        </w:r>
        <w:r w:rsidR="00D61BC3">
          <w:rPr>
            <w:noProof/>
            <w:webHidden/>
          </w:rPr>
          <w:tab/>
        </w:r>
        <w:r w:rsidR="00D61BC3">
          <w:rPr>
            <w:noProof/>
            <w:webHidden/>
          </w:rPr>
          <w:fldChar w:fldCharType="begin"/>
        </w:r>
        <w:r w:rsidR="00D61BC3">
          <w:rPr>
            <w:noProof/>
            <w:webHidden/>
          </w:rPr>
          <w:instrText xml:space="preserve"> PAGEREF _Toc63844133 \h </w:instrText>
        </w:r>
        <w:r w:rsidR="00D61BC3">
          <w:rPr>
            <w:noProof/>
            <w:webHidden/>
          </w:rPr>
        </w:r>
        <w:r w:rsidR="00D61BC3">
          <w:rPr>
            <w:noProof/>
            <w:webHidden/>
          </w:rPr>
          <w:fldChar w:fldCharType="separate"/>
        </w:r>
        <w:r w:rsidR="00D61BC3">
          <w:rPr>
            <w:noProof/>
            <w:webHidden/>
          </w:rPr>
          <w:t>36</w:t>
        </w:r>
        <w:r w:rsidR="00D61BC3">
          <w:rPr>
            <w:noProof/>
            <w:webHidden/>
          </w:rPr>
          <w:fldChar w:fldCharType="end"/>
        </w:r>
      </w:hyperlink>
    </w:p>
    <w:p w14:paraId="1E129DDB" w14:textId="7CBCFBE3" w:rsidR="00D61BC3" w:rsidRDefault="00EF730C">
      <w:pPr>
        <w:pStyle w:val="TOC2"/>
        <w:tabs>
          <w:tab w:val="right" w:leader="dot" w:pos="9350"/>
        </w:tabs>
        <w:rPr>
          <w:rFonts w:asciiTheme="minorHAnsi" w:eastAsiaTheme="minorEastAsia" w:hAnsiTheme="minorHAnsi"/>
          <w:noProof/>
          <w:sz w:val="22"/>
        </w:rPr>
      </w:pPr>
      <w:hyperlink w:anchor="_Toc63844134" w:history="1">
        <w:r w:rsidR="00D61BC3" w:rsidRPr="006453DE">
          <w:rPr>
            <w:rStyle w:val="Hyperlink"/>
            <w:noProof/>
          </w:rPr>
          <w:t>Footings / Foundation Questions</w:t>
        </w:r>
        <w:r w:rsidR="00D61BC3">
          <w:rPr>
            <w:noProof/>
            <w:webHidden/>
          </w:rPr>
          <w:tab/>
        </w:r>
        <w:r w:rsidR="00D61BC3">
          <w:rPr>
            <w:noProof/>
            <w:webHidden/>
          </w:rPr>
          <w:fldChar w:fldCharType="begin"/>
        </w:r>
        <w:r w:rsidR="00D61BC3">
          <w:rPr>
            <w:noProof/>
            <w:webHidden/>
          </w:rPr>
          <w:instrText xml:space="preserve"> PAGEREF _Toc63844134 \h </w:instrText>
        </w:r>
        <w:r w:rsidR="00D61BC3">
          <w:rPr>
            <w:noProof/>
            <w:webHidden/>
          </w:rPr>
        </w:r>
        <w:r w:rsidR="00D61BC3">
          <w:rPr>
            <w:noProof/>
            <w:webHidden/>
          </w:rPr>
          <w:fldChar w:fldCharType="separate"/>
        </w:r>
        <w:r w:rsidR="00D61BC3">
          <w:rPr>
            <w:noProof/>
            <w:webHidden/>
          </w:rPr>
          <w:t>37</w:t>
        </w:r>
        <w:r w:rsidR="00D61BC3">
          <w:rPr>
            <w:noProof/>
            <w:webHidden/>
          </w:rPr>
          <w:fldChar w:fldCharType="end"/>
        </w:r>
      </w:hyperlink>
    </w:p>
    <w:p w14:paraId="4B3EA8DC" w14:textId="06385EF2" w:rsidR="00D61BC3" w:rsidRDefault="00EF730C">
      <w:pPr>
        <w:pStyle w:val="TOC2"/>
        <w:tabs>
          <w:tab w:val="right" w:leader="dot" w:pos="9350"/>
        </w:tabs>
        <w:rPr>
          <w:rFonts w:asciiTheme="minorHAnsi" w:eastAsiaTheme="minorEastAsia" w:hAnsiTheme="minorHAnsi"/>
          <w:noProof/>
          <w:sz w:val="22"/>
        </w:rPr>
      </w:pPr>
      <w:hyperlink w:anchor="_Toc63844135" w:history="1">
        <w:r w:rsidR="00D61BC3" w:rsidRPr="006453DE">
          <w:rPr>
            <w:rStyle w:val="Hyperlink"/>
            <w:noProof/>
          </w:rPr>
          <w:t>Vegetation Management Questions</w:t>
        </w:r>
        <w:r w:rsidR="00D61BC3">
          <w:rPr>
            <w:noProof/>
            <w:webHidden/>
          </w:rPr>
          <w:tab/>
        </w:r>
        <w:r w:rsidR="00D61BC3">
          <w:rPr>
            <w:noProof/>
            <w:webHidden/>
          </w:rPr>
          <w:fldChar w:fldCharType="begin"/>
        </w:r>
        <w:r w:rsidR="00D61BC3">
          <w:rPr>
            <w:noProof/>
            <w:webHidden/>
          </w:rPr>
          <w:instrText xml:space="preserve"> PAGEREF _Toc63844135 \h </w:instrText>
        </w:r>
        <w:r w:rsidR="00D61BC3">
          <w:rPr>
            <w:noProof/>
            <w:webHidden/>
          </w:rPr>
        </w:r>
        <w:r w:rsidR="00D61BC3">
          <w:rPr>
            <w:noProof/>
            <w:webHidden/>
          </w:rPr>
          <w:fldChar w:fldCharType="separate"/>
        </w:r>
        <w:r w:rsidR="00D61BC3">
          <w:rPr>
            <w:noProof/>
            <w:webHidden/>
          </w:rPr>
          <w:t>38</w:t>
        </w:r>
        <w:r w:rsidR="00D61BC3">
          <w:rPr>
            <w:noProof/>
            <w:webHidden/>
          </w:rPr>
          <w:fldChar w:fldCharType="end"/>
        </w:r>
      </w:hyperlink>
    </w:p>
    <w:p w14:paraId="3DE0D2A5" w14:textId="7BEE6172" w:rsidR="00D61BC3" w:rsidRDefault="00EF730C">
      <w:pPr>
        <w:pStyle w:val="TOC2"/>
        <w:tabs>
          <w:tab w:val="right" w:leader="dot" w:pos="9350"/>
        </w:tabs>
        <w:rPr>
          <w:rFonts w:asciiTheme="minorHAnsi" w:eastAsiaTheme="minorEastAsia" w:hAnsiTheme="minorHAnsi"/>
          <w:noProof/>
          <w:sz w:val="22"/>
        </w:rPr>
      </w:pPr>
      <w:hyperlink w:anchor="_Toc63844136" w:history="1">
        <w:r w:rsidR="00D61BC3" w:rsidRPr="006453DE">
          <w:rPr>
            <w:rStyle w:val="Hyperlink"/>
            <w:noProof/>
          </w:rPr>
          <w:t>Transmission ROW Questions</w:t>
        </w:r>
        <w:r w:rsidR="00D61BC3">
          <w:rPr>
            <w:noProof/>
            <w:webHidden/>
          </w:rPr>
          <w:tab/>
        </w:r>
        <w:r w:rsidR="00D61BC3">
          <w:rPr>
            <w:noProof/>
            <w:webHidden/>
          </w:rPr>
          <w:fldChar w:fldCharType="begin"/>
        </w:r>
        <w:r w:rsidR="00D61BC3">
          <w:rPr>
            <w:noProof/>
            <w:webHidden/>
          </w:rPr>
          <w:instrText xml:space="preserve"> PAGEREF _Toc63844136 \h </w:instrText>
        </w:r>
        <w:r w:rsidR="00D61BC3">
          <w:rPr>
            <w:noProof/>
            <w:webHidden/>
          </w:rPr>
        </w:r>
        <w:r w:rsidR="00D61BC3">
          <w:rPr>
            <w:noProof/>
            <w:webHidden/>
          </w:rPr>
          <w:fldChar w:fldCharType="separate"/>
        </w:r>
        <w:r w:rsidR="00D61BC3">
          <w:rPr>
            <w:noProof/>
            <w:webHidden/>
          </w:rPr>
          <w:t>39</w:t>
        </w:r>
        <w:r w:rsidR="00D61BC3">
          <w:rPr>
            <w:noProof/>
            <w:webHidden/>
          </w:rPr>
          <w:fldChar w:fldCharType="end"/>
        </w:r>
      </w:hyperlink>
    </w:p>
    <w:p w14:paraId="74FDCBCB" w14:textId="77234920" w:rsidR="00D61BC3" w:rsidRDefault="00EF730C">
      <w:pPr>
        <w:pStyle w:val="TOC2"/>
        <w:tabs>
          <w:tab w:val="right" w:leader="dot" w:pos="9350"/>
        </w:tabs>
        <w:rPr>
          <w:rFonts w:asciiTheme="minorHAnsi" w:eastAsiaTheme="minorEastAsia" w:hAnsiTheme="minorHAnsi"/>
          <w:noProof/>
          <w:sz w:val="22"/>
        </w:rPr>
      </w:pPr>
      <w:hyperlink w:anchor="_Toc63844137" w:history="1">
        <w:r w:rsidR="00D61BC3" w:rsidRPr="006453DE">
          <w:rPr>
            <w:rStyle w:val="Hyperlink"/>
            <w:noProof/>
          </w:rPr>
          <w:t>PRIORITY 1</w:t>
        </w:r>
        <w:r w:rsidR="00D61BC3">
          <w:rPr>
            <w:noProof/>
            <w:webHidden/>
          </w:rPr>
          <w:tab/>
        </w:r>
        <w:r w:rsidR="00D61BC3">
          <w:rPr>
            <w:noProof/>
            <w:webHidden/>
          </w:rPr>
          <w:fldChar w:fldCharType="begin"/>
        </w:r>
        <w:r w:rsidR="00D61BC3">
          <w:rPr>
            <w:noProof/>
            <w:webHidden/>
          </w:rPr>
          <w:instrText xml:space="preserve"> PAGEREF _Toc63844137 \h </w:instrText>
        </w:r>
        <w:r w:rsidR="00D61BC3">
          <w:rPr>
            <w:noProof/>
            <w:webHidden/>
          </w:rPr>
        </w:r>
        <w:r w:rsidR="00D61BC3">
          <w:rPr>
            <w:noProof/>
            <w:webHidden/>
          </w:rPr>
          <w:fldChar w:fldCharType="separate"/>
        </w:r>
        <w:r w:rsidR="00D61BC3">
          <w:rPr>
            <w:noProof/>
            <w:webHidden/>
          </w:rPr>
          <w:t>39</w:t>
        </w:r>
        <w:r w:rsidR="00D61BC3">
          <w:rPr>
            <w:noProof/>
            <w:webHidden/>
          </w:rPr>
          <w:fldChar w:fldCharType="end"/>
        </w:r>
      </w:hyperlink>
    </w:p>
    <w:p w14:paraId="4780325E" w14:textId="60190356" w:rsidR="00D61BC3" w:rsidRDefault="00EF730C">
      <w:pPr>
        <w:pStyle w:val="TOC2"/>
        <w:tabs>
          <w:tab w:val="right" w:leader="dot" w:pos="9350"/>
        </w:tabs>
        <w:rPr>
          <w:rFonts w:asciiTheme="minorHAnsi" w:eastAsiaTheme="minorEastAsia" w:hAnsiTheme="minorHAnsi"/>
          <w:noProof/>
          <w:sz w:val="22"/>
        </w:rPr>
      </w:pPr>
      <w:hyperlink w:anchor="_Toc63844138" w:history="1">
        <w:r w:rsidR="00D61BC3" w:rsidRPr="006453DE">
          <w:rPr>
            <w:rStyle w:val="Hyperlink"/>
            <w:noProof/>
          </w:rPr>
          <w:t>Notifications</w:t>
        </w:r>
        <w:r w:rsidR="00D61BC3">
          <w:rPr>
            <w:noProof/>
            <w:webHidden/>
          </w:rPr>
          <w:tab/>
        </w:r>
        <w:r w:rsidR="00D61BC3">
          <w:rPr>
            <w:noProof/>
            <w:webHidden/>
          </w:rPr>
          <w:fldChar w:fldCharType="begin"/>
        </w:r>
        <w:r w:rsidR="00D61BC3">
          <w:rPr>
            <w:noProof/>
            <w:webHidden/>
          </w:rPr>
          <w:instrText xml:space="preserve"> PAGEREF _Toc63844138 \h </w:instrText>
        </w:r>
        <w:r w:rsidR="00D61BC3">
          <w:rPr>
            <w:noProof/>
            <w:webHidden/>
          </w:rPr>
        </w:r>
        <w:r w:rsidR="00D61BC3">
          <w:rPr>
            <w:noProof/>
            <w:webHidden/>
          </w:rPr>
          <w:fldChar w:fldCharType="separate"/>
        </w:r>
        <w:r w:rsidR="00D61BC3">
          <w:rPr>
            <w:noProof/>
            <w:webHidden/>
          </w:rPr>
          <w:t>40</w:t>
        </w:r>
        <w:r w:rsidR="00D61BC3">
          <w:rPr>
            <w:noProof/>
            <w:webHidden/>
          </w:rPr>
          <w:fldChar w:fldCharType="end"/>
        </w:r>
      </w:hyperlink>
    </w:p>
    <w:p w14:paraId="1C19114C" w14:textId="7D265947" w:rsidR="00D61BC3" w:rsidRDefault="00EF730C">
      <w:pPr>
        <w:pStyle w:val="TOC3"/>
        <w:tabs>
          <w:tab w:val="right" w:leader="dot" w:pos="9350"/>
        </w:tabs>
        <w:rPr>
          <w:rFonts w:asciiTheme="minorHAnsi" w:eastAsiaTheme="minorEastAsia" w:hAnsiTheme="minorHAnsi"/>
          <w:noProof/>
          <w:sz w:val="22"/>
        </w:rPr>
      </w:pPr>
      <w:hyperlink w:anchor="_Toc63844139" w:history="1">
        <w:r w:rsidR="00D61BC3" w:rsidRPr="006453DE">
          <w:rPr>
            <w:rStyle w:val="Hyperlink"/>
            <w:noProof/>
          </w:rPr>
          <w:t>Priority</w:t>
        </w:r>
        <w:r w:rsidR="00D61BC3">
          <w:rPr>
            <w:noProof/>
            <w:webHidden/>
          </w:rPr>
          <w:tab/>
        </w:r>
        <w:r w:rsidR="00D61BC3">
          <w:rPr>
            <w:noProof/>
            <w:webHidden/>
          </w:rPr>
          <w:fldChar w:fldCharType="begin"/>
        </w:r>
        <w:r w:rsidR="00D61BC3">
          <w:rPr>
            <w:noProof/>
            <w:webHidden/>
          </w:rPr>
          <w:instrText xml:space="preserve"> PAGEREF _Toc63844139 \h </w:instrText>
        </w:r>
        <w:r w:rsidR="00D61BC3">
          <w:rPr>
            <w:noProof/>
            <w:webHidden/>
          </w:rPr>
        </w:r>
        <w:r w:rsidR="00D61BC3">
          <w:rPr>
            <w:noProof/>
            <w:webHidden/>
          </w:rPr>
          <w:fldChar w:fldCharType="separate"/>
        </w:r>
        <w:r w:rsidR="00D61BC3">
          <w:rPr>
            <w:noProof/>
            <w:webHidden/>
          </w:rPr>
          <w:t>40</w:t>
        </w:r>
        <w:r w:rsidR="00D61BC3">
          <w:rPr>
            <w:noProof/>
            <w:webHidden/>
          </w:rPr>
          <w:fldChar w:fldCharType="end"/>
        </w:r>
      </w:hyperlink>
    </w:p>
    <w:p w14:paraId="08B95F96" w14:textId="0E05F881" w:rsidR="00D61BC3" w:rsidRDefault="00EF730C">
      <w:pPr>
        <w:pStyle w:val="TOC3"/>
        <w:tabs>
          <w:tab w:val="right" w:leader="dot" w:pos="9350"/>
        </w:tabs>
        <w:rPr>
          <w:rFonts w:asciiTheme="minorHAnsi" w:eastAsiaTheme="minorEastAsia" w:hAnsiTheme="minorHAnsi"/>
          <w:noProof/>
          <w:sz w:val="22"/>
        </w:rPr>
      </w:pPr>
      <w:hyperlink w:anchor="_Toc63844140" w:history="1">
        <w:r w:rsidR="00D61BC3" w:rsidRPr="006453DE">
          <w:rPr>
            <w:rStyle w:val="Hyperlink"/>
            <w:noProof/>
          </w:rPr>
          <w:t>Find and Fix?</w:t>
        </w:r>
        <w:r w:rsidR="00D61BC3">
          <w:rPr>
            <w:noProof/>
            <w:webHidden/>
          </w:rPr>
          <w:tab/>
        </w:r>
        <w:r w:rsidR="00D61BC3">
          <w:rPr>
            <w:noProof/>
            <w:webHidden/>
          </w:rPr>
          <w:fldChar w:fldCharType="begin"/>
        </w:r>
        <w:r w:rsidR="00D61BC3">
          <w:rPr>
            <w:noProof/>
            <w:webHidden/>
          </w:rPr>
          <w:instrText xml:space="preserve"> PAGEREF _Toc63844140 \h </w:instrText>
        </w:r>
        <w:r w:rsidR="00D61BC3">
          <w:rPr>
            <w:noProof/>
            <w:webHidden/>
          </w:rPr>
        </w:r>
        <w:r w:rsidR="00D61BC3">
          <w:rPr>
            <w:noProof/>
            <w:webHidden/>
          </w:rPr>
          <w:fldChar w:fldCharType="separate"/>
        </w:r>
        <w:r w:rsidR="00D61BC3">
          <w:rPr>
            <w:noProof/>
            <w:webHidden/>
          </w:rPr>
          <w:t>41</w:t>
        </w:r>
        <w:r w:rsidR="00D61BC3">
          <w:rPr>
            <w:noProof/>
            <w:webHidden/>
          </w:rPr>
          <w:fldChar w:fldCharType="end"/>
        </w:r>
      </w:hyperlink>
    </w:p>
    <w:p w14:paraId="4A94C233" w14:textId="1CA1C2F1" w:rsidR="00D61BC3" w:rsidRDefault="00EF730C">
      <w:pPr>
        <w:pStyle w:val="TOC1"/>
        <w:rPr>
          <w:rFonts w:asciiTheme="minorHAnsi" w:eastAsiaTheme="minorEastAsia" w:hAnsiTheme="minorHAnsi"/>
          <w:noProof/>
          <w:sz w:val="22"/>
        </w:rPr>
      </w:pPr>
      <w:hyperlink w:anchor="_Toc63844141" w:history="1">
        <w:r w:rsidR="00D61BC3" w:rsidRPr="006453DE">
          <w:rPr>
            <w:rStyle w:val="Hyperlink"/>
            <w:noProof/>
          </w:rPr>
          <w:t>Unable to Inspect Steps</w:t>
        </w:r>
        <w:r w:rsidR="00D61BC3">
          <w:rPr>
            <w:noProof/>
            <w:webHidden/>
          </w:rPr>
          <w:tab/>
        </w:r>
        <w:r w:rsidR="00D61BC3">
          <w:rPr>
            <w:noProof/>
            <w:webHidden/>
          </w:rPr>
          <w:fldChar w:fldCharType="begin"/>
        </w:r>
        <w:r w:rsidR="00D61BC3">
          <w:rPr>
            <w:noProof/>
            <w:webHidden/>
          </w:rPr>
          <w:instrText xml:space="preserve"> PAGEREF _Toc63844141 \h </w:instrText>
        </w:r>
        <w:r w:rsidR="00D61BC3">
          <w:rPr>
            <w:noProof/>
            <w:webHidden/>
          </w:rPr>
        </w:r>
        <w:r w:rsidR="00D61BC3">
          <w:rPr>
            <w:noProof/>
            <w:webHidden/>
          </w:rPr>
          <w:fldChar w:fldCharType="separate"/>
        </w:r>
        <w:r w:rsidR="00D61BC3">
          <w:rPr>
            <w:noProof/>
            <w:webHidden/>
          </w:rPr>
          <w:t>42</w:t>
        </w:r>
        <w:r w:rsidR="00D61BC3">
          <w:rPr>
            <w:noProof/>
            <w:webHidden/>
          </w:rPr>
          <w:fldChar w:fldCharType="end"/>
        </w:r>
      </w:hyperlink>
    </w:p>
    <w:p w14:paraId="47EB0E05" w14:textId="6FB49202" w:rsidR="00D61BC3" w:rsidRDefault="00EF730C">
      <w:pPr>
        <w:pStyle w:val="TOC2"/>
        <w:tabs>
          <w:tab w:val="right" w:leader="dot" w:pos="9350"/>
        </w:tabs>
        <w:rPr>
          <w:rFonts w:asciiTheme="minorHAnsi" w:eastAsiaTheme="minorEastAsia" w:hAnsiTheme="minorHAnsi"/>
          <w:noProof/>
          <w:sz w:val="22"/>
        </w:rPr>
      </w:pPr>
      <w:hyperlink w:anchor="_Toc63844142" w:history="1">
        <w:r w:rsidR="00D61BC3" w:rsidRPr="006453DE">
          <w:rPr>
            <w:rStyle w:val="Hyperlink"/>
            <w:noProof/>
          </w:rPr>
          <w:t>Are You Able to Proceed with this Inspection?</w:t>
        </w:r>
        <w:r w:rsidR="00D61BC3">
          <w:rPr>
            <w:noProof/>
            <w:webHidden/>
          </w:rPr>
          <w:tab/>
        </w:r>
        <w:r w:rsidR="00D61BC3">
          <w:rPr>
            <w:noProof/>
            <w:webHidden/>
          </w:rPr>
          <w:fldChar w:fldCharType="begin"/>
        </w:r>
        <w:r w:rsidR="00D61BC3">
          <w:rPr>
            <w:noProof/>
            <w:webHidden/>
          </w:rPr>
          <w:instrText xml:space="preserve"> PAGEREF _Toc63844142 \h </w:instrText>
        </w:r>
        <w:r w:rsidR="00D61BC3">
          <w:rPr>
            <w:noProof/>
            <w:webHidden/>
          </w:rPr>
        </w:r>
        <w:r w:rsidR="00D61BC3">
          <w:rPr>
            <w:noProof/>
            <w:webHidden/>
          </w:rPr>
          <w:fldChar w:fldCharType="separate"/>
        </w:r>
        <w:r w:rsidR="00D61BC3">
          <w:rPr>
            <w:noProof/>
            <w:webHidden/>
          </w:rPr>
          <w:t>42</w:t>
        </w:r>
        <w:r w:rsidR="00D61BC3">
          <w:rPr>
            <w:noProof/>
            <w:webHidden/>
          </w:rPr>
          <w:fldChar w:fldCharType="end"/>
        </w:r>
      </w:hyperlink>
    </w:p>
    <w:p w14:paraId="1F85BA73" w14:textId="018FFA74" w:rsidR="00D61BC3" w:rsidRDefault="00EF730C">
      <w:pPr>
        <w:pStyle w:val="TOC3"/>
        <w:tabs>
          <w:tab w:val="right" w:leader="dot" w:pos="9350"/>
        </w:tabs>
        <w:rPr>
          <w:rFonts w:asciiTheme="minorHAnsi" w:eastAsiaTheme="minorEastAsia" w:hAnsiTheme="minorHAnsi"/>
          <w:noProof/>
          <w:sz w:val="22"/>
        </w:rPr>
      </w:pPr>
      <w:hyperlink w:anchor="_Toc63844143" w:history="1">
        <w:r w:rsidR="00D61BC3" w:rsidRPr="006453DE">
          <w:rPr>
            <w:rStyle w:val="Hyperlink"/>
            <w:noProof/>
          </w:rPr>
          <w:t>Unable to Inspect Category</w:t>
        </w:r>
        <w:r w:rsidR="00D61BC3">
          <w:rPr>
            <w:noProof/>
            <w:webHidden/>
          </w:rPr>
          <w:tab/>
        </w:r>
        <w:r w:rsidR="00D61BC3">
          <w:rPr>
            <w:noProof/>
            <w:webHidden/>
          </w:rPr>
          <w:fldChar w:fldCharType="begin"/>
        </w:r>
        <w:r w:rsidR="00D61BC3">
          <w:rPr>
            <w:noProof/>
            <w:webHidden/>
          </w:rPr>
          <w:instrText xml:space="preserve"> PAGEREF _Toc63844143 \h </w:instrText>
        </w:r>
        <w:r w:rsidR="00D61BC3">
          <w:rPr>
            <w:noProof/>
            <w:webHidden/>
          </w:rPr>
        </w:r>
        <w:r w:rsidR="00D61BC3">
          <w:rPr>
            <w:noProof/>
            <w:webHidden/>
          </w:rPr>
          <w:fldChar w:fldCharType="separate"/>
        </w:r>
        <w:r w:rsidR="00D61BC3">
          <w:rPr>
            <w:noProof/>
            <w:webHidden/>
          </w:rPr>
          <w:t>42</w:t>
        </w:r>
        <w:r w:rsidR="00D61BC3">
          <w:rPr>
            <w:noProof/>
            <w:webHidden/>
          </w:rPr>
          <w:fldChar w:fldCharType="end"/>
        </w:r>
      </w:hyperlink>
    </w:p>
    <w:p w14:paraId="684E7F14" w14:textId="49BF7D79" w:rsidR="00D61BC3" w:rsidRDefault="00EF730C">
      <w:pPr>
        <w:pStyle w:val="TOC2"/>
        <w:tabs>
          <w:tab w:val="right" w:leader="dot" w:pos="9350"/>
        </w:tabs>
        <w:rPr>
          <w:rFonts w:asciiTheme="minorHAnsi" w:eastAsiaTheme="minorEastAsia" w:hAnsiTheme="minorHAnsi"/>
          <w:noProof/>
          <w:sz w:val="22"/>
        </w:rPr>
      </w:pPr>
      <w:hyperlink w:anchor="_Toc63844144" w:history="1">
        <w:r w:rsidR="00D61BC3" w:rsidRPr="006453DE">
          <w:rPr>
            <w:rStyle w:val="Hyperlink"/>
            <w:noProof/>
          </w:rPr>
          <w:t>Photos</w:t>
        </w:r>
        <w:r w:rsidR="00D61BC3">
          <w:rPr>
            <w:noProof/>
            <w:webHidden/>
          </w:rPr>
          <w:tab/>
        </w:r>
        <w:r w:rsidR="00D61BC3">
          <w:rPr>
            <w:noProof/>
            <w:webHidden/>
          </w:rPr>
          <w:fldChar w:fldCharType="begin"/>
        </w:r>
        <w:r w:rsidR="00D61BC3">
          <w:rPr>
            <w:noProof/>
            <w:webHidden/>
          </w:rPr>
          <w:instrText xml:space="preserve"> PAGEREF _Toc63844144 \h </w:instrText>
        </w:r>
        <w:r w:rsidR="00D61BC3">
          <w:rPr>
            <w:noProof/>
            <w:webHidden/>
          </w:rPr>
        </w:r>
        <w:r w:rsidR="00D61BC3">
          <w:rPr>
            <w:noProof/>
            <w:webHidden/>
          </w:rPr>
          <w:fldChar w:fldCharType="separate"/>
        </w:r>
        <w:r w:rsidR="00D61BC3">
          <w:rPr>
            <w:noProof/>
            <w:webHidden/>
          </w:rPr>
          <w:t>44</w:t>
        </w:r>
        <w:r w:rsidR="00D61BC3">
          <w:rPr>
            <w:noProof/>
            <w:webHidden/>
          </w:rPr>
          <w:fldChar w:fldCharType="end"/>
        </w:r>
      </w:hyperlink>
    </w:p>
    <w:p w14:paraId="266E100A" w14:textId="0DA264B4" w:rsidR="00D61BC3" w:rsidRDefault="00EF730C">
      <w:pPr>
        <w:pStyle w:val="TOC3"/>
        <w:tabs>
          <w:tab w:val="right" w:leader="dot" w:pos="9350"/>
        </w:tabs>
        <w:rPr>
          <w:rFonts w:asciiTheme="minorHAnsi" w:eastAsiaTheme="minorEastAsia" w:hAnsiTheme="minorHAnsi"/>
          <w:noProof/>
          <w:sz w:val="22"/>
        </w:rPr>
      </w:pPr>
      <w:hyperlink w:anchor="_Toc63844145" w:history="1">
        <w:r w:rsidR="00D61BC3" w:rsidRPr="006453DE">
          <w:rPr>
            <w:rStyle w:val="Hyperlink"/>
            <w:noProof/>
          </w:rPr>
          <w:t>Photo Type</w:t>
        </w:r>
        <w:r w:rsidR="00D61BC3">
          <w:rPr>
            <w:noProof/>
            <w:webHidden/>
          </w:rPr>
          <w:tab/>
        </w:r>
        <w:r w:rsidR="00D61BC3">
          <w:rPr>
            <w:noProof/>
            <w:webHidden/>
          </w:rPr>
          <w:fldChar w:fldCharType="begin"/>
        </w:r>
        <w:r w:rsidR="00D61BC3">
          <w:rPr>
            <w:noProof/>
            <w:webHidden/>
          </w:rPr>
          <w:instrText xml:space="preserve"> PAGEREF _Toc63844145 \h </w:instrText>
        </w:r>
        <w:r w:rsidR="00D61BC3">
          <w:rPr>
            <w:noProof/>
            <w:webHidden/>
          </w:rPr>
        </w:r>
        <w:r w:rsidR="00D61BC3">
          <w:rPr>
            <w:noProof/>
            <w:webHidden/>
          </w:rPr>
          <w:fldChar w:fldCharType="separate"/>
        </w:r>
        <w:r w:rsidR="00D61BC3">
          <w:rPr>
            <w:noProof/>
            <w:webHidden/>
          </w:rPr>
          <w:t>44</w:t>
        </w:r>
        <w:r w:rsidR="00D61BC3">
          <w:rPr>
            <w:noProof/>
            <w:webHidden/>
          </w:rPr>
          <w:fldChar w:fldCharType="end"/>
        </w:r>
      </w:hyperlink>
    </w:p>
    <w:p w14:paraId="676A0714" w14:textId="1212E107" w:rsidR="00D61BC3" w:rsidRDefault="00EF730C">
      <w:pPr>
        <w:pStyle w:val="TOC3"/>
        <w:tabs>
          <w:tab w:val="right" w:leader="dot" w:pos="9350"/>
        </w:tabs>
        <w:rPr>
          <w:rFonts w:asciiTheme="minorHAnsi" w:eastAsiaTheme="minorEastAsia" w:hAnsiTheme="minorHAnsi"/>
          <w:noProof/>
          <w:sz w:val="22"/>
        </w:rPr>
      </w:pPr>
      <w:hyperlink w:anchor="_Toc63844146" w:history="1">
        <w:r w:rsidR="00D61BC3" w:rsidRPr="006453DE">
          <w:rPr>
            <w:rStyle w:val="Hyperlink"/>
            <w:noProof/>
          </w:rPr>
          <w:t>Photos</w:t>
        </w:r>
        <w:r w:rsidR="00D61BC3">
          <w:rPr>
            <w:noProof/>
            <w:webHidden/>
          </w:rPr>
          <w:tab/>
        </w:r>
        <w:r w:rsidR="00D61BC3">
          <w:rPr>
            <w:noProof/>
            <w:webHidden/>
          </w:rPr>
          <w:fldChar w:fldCharType="begin"/>
        </w:r>
        <w:r w:rsidR="00D61BC3">
          <w:rPr>
            <w:noProof/>
            <w:webHidden/>
          </w:rPr>
          <w:instrText xml:space="preserve"> PAGEREF _Toc63844146 \h </w:instrText>
        </w:r>
        <w:r w:rsidR="00D61BC3">
          <w:rPr>
            <w:noProof/>
            <w:webHidden/>
          </w:rPr>
        </w:r>
        <w:r w:rsidR="00D61BC3">
          <w:rPr>
            <w:noProof/>
            <w:webHidden/>
          </w:rPr>
          <w:fldChar w:fldCharType="separate"/>
        </w:r>
        <w:r w:rsidR="00D61BC3">
          <w:rPr>
            <w:noProof/>
            <w:webHidden/>
          </w:rPr>
          <w:t>44</w:t>
        </w:r>
        <w:r w:rsidR="00D61BC3">
          <w:rPr>
            <w:noProof/>
            <w:webHidden/>
          </w:rPr>
          <w:fldChar w:fldCharType="end"/>
        </w:r>
      </w:hyperlink>
    </w:p>
    <w:p w14:paraId="699E73FD" w14:textId="1A9C5B09" w:rsidR="00D61BC3" w:rsidRDefault="00EF730C">
      <w:pPr>
        <w:pStyle w:val="TOC2"/>
        <w:tabs>
          <w:tab w:val="right" w:leader="dot" w:pos="9350"/>
        </w:tabs>
        <w:rPr>
          <w:rFonts w:asciiTheme="minorHAnsi" w:eastAsiaTheme="minorEastAsia" w:hAnsiTheme="minorHAnsi"/>
          <w:noProof/>
          <w:sz w:val="22"/>
        </w:rPr>
      </w:pPr>
      <w:hyperlink w:anchor="_Toc63844147" w:history="1">
        <w:r w:rsidR="00D61BC3" w:rsidRPr="006453DE">
          <w:rPr>
            <w:rStyle w:val="Hyperlink"/>
            <w:noProof/>
          </w:rPr>
          <w:t>Work Status</w:t>
        </w:r>
        <w:r w:rsidR="00D61BC3">
          <w:rPr>
            <w:noProof/>
            <w:webHidden/>
          </w:rPr>
          <w:tab/>
        </w:r>
        <w:r w:rsidR="00D61BC3">
          <w:rPr>
            <w:noProof/>
            <w:webHidden/>
          </w:rPr>
          <w:fldChar w:fldCharType="begin"/>
        </w:r>
        <w:r w:rsidR="00D61BC3">
          <w:rPr>
            <w:noProof/>
            <w:webHidden/>
          </w:rPr>
          <w:instrText xml:space="preserve"> PAGEREF _Toc63844147 \h </w:instrText>
        </w:r>
        <w:r w:rsidR="00D61BC3">
          <w:rPr>
            <w:noProof/>
            <w:webHidden/>
          </w:rPr>
        </w:r>
        <w:r w:rsidR="00D61BC3">
          <w:rPr>
            <w:noProof/>
            <w:webHidden/>
          </w:rPr>
          <w:fldChar w:fldCharType="separate"/>
        </w:r>
        <w:r w:rsidR="00D61BC3">
          <w:rPr>
            <w:noProof/>
            <w:webHidden/>
          </w:rPr>
          <w:t>44</w:t>
        </w:r>
        <w:r w:rsidR="00D61BC3">
          <w:rPr>
            <w:noProof/>
            <w:webHidden/>
          </w:rPr>
          <w:fldChar w:fldCharType="end"/>
        </w:r>
      </w:hyperlink>
    </w:p>
    <w:p w14:paraId="7ED4960F" w14:textId="7371DFF9" w:rsidR="00D61BC3" w:rsidRDefault="00EF730C">
      <w:pPr>
        <w:pStyle w:val="TOC1"/>
        <w:rPr>
          <w:rFonts w:asciiTheme="minorHAnsi" w:eastAsiaTheme="minorEastAsia" w:hAnsiTheme="minorHAnsi"/>
          <w:noProof/>
          <w:sz w:val="22"/>
        </w:rPr>
      </w:pPr>
      <w:hyperlink w:anchor="_Toc63844148" w:history="1">
        <w:r w:rsidR="00D61BC3" w:rsidRPr="006453DE">
          <w:rPr>
            <w:rStyle w:val="Hyperlink"/>
            <w:noProof/>
          </w:rPr>
          <w:t>Submit the Completed Inspection</w:t>
        </w:r>
        <w:r w:rsidR="00D61BC3">
          <w:rPr>
            <w:noProof/>
            <w:webHidden/>
          </w:rPr>
          <w:tab/>
        </w:r>
        <w:r w:rsidR="00D61BC3">
          <w:rPr>
            <w:noProof/>
            <w:webHidden/>
          </w:rPr>
          <w:fldChar w:fldCharType="begin"/>
        </w:r>
        <w:r w:rsidR="00D61BC3">
          <w:rPr>
            <w:noProof/>
            <w:webHidden/>
          </w:rPr>
          <w:instrText xml:space="preserve"> PAGEREF _Toc63844148 \h </w:instrText>
        </w:r>
        <w:r w:rsidR="00D61BC3">
          <w:rPr>
            <w:noProof/>
            <w:webHidden/>
          </w:rPr>
        </w:r>
        <w:r w:rsidR="00D61BC3">
          <w:rPr>
            <w:noProof/>
            <w:webHidden/>
          </w:rPr>
          <w:fldChar w:fldCharType="separate"/>
        </w:r>
        <w:r w:rsidR="00D61BC3">
          <w:rPr>
            <w:noProof/>
            <w:webHidden/>
          </w:rPr>
          <w:t>45</w:t>
        </w:r>
        <w:r w:rsidR="00D61BC3">
          <w:rPr>
            <w:noProof/>
            <w:webHidden/>
          </w:rPr>
          <w:fldChar w:fldCharType="end"/>
        </w:r>
      </w:hyperlink>
    </w:p>
    <w:p w14:paraId="3C8DC5E5" w14:textId="18D9A6FE" w:rsidR="00D61BC3" w:rsidRDefault="00EF730C">
      <w:pPr>
        <w:pStyle w:val="TOC2"/>
        <w:tabs>
          <w:tab w:val="right" w:leader="dot" w:pos="9350"/>
        </w:tabs>
        <w:rPr>
          <w:rFonts w:asciiTheme="minorHAnsi" w:eastAsiaTheme="minorEastAsia" w:hAnsiTheme="minorHAnsi"/>
          <w:noProof/>
          <w:sz w:val="22"/>
        </w:rPr>
      </w:pPr>
      <w:hyperlink w:anchor="_Toc63844149" w:history="1">
        <w:r w:rsidR="00D61BC3" w:rsidRPr="006453DE">
          <w:rPr>
            <w:rStyle w:val="Hyperlink"/>
            <w:noProof/>
          </w:rPr>
          <w:t>Saving as Draft</w:t>
        </w:r>
        <w:r w:rsidR="00D61BC3">
          <w:rPr>
            <w:noProof/>
            <w:webHidden/>
          </w:rPr>
          <w:tab/>
        </w:r>
        <w:r w:rsidR="00D61BC3">
          <w:rPr>
            <w:noProof/>
            <w:webHidden/>
          </w:rPr>
          <w:fldChar w:fldCharType="begin"/>
        </w:r>
        <w:r w:rsidR="00D61BC3">
          <w:rPr>
            <w:noProof/>
            <w:webHidden/>
          </w:rPr>
          <w:instrText xml:space="preserve"> PAGEREF _Toc63844149 \h </w:instrText>
        </w:r>
        <w:r w:rsidR="00D61BC3">
          <w:rPr>
            <w:noProof/>
            <w:webHidden/>
          </w:rPr>
        </w:r>
        <w:r w:rsidR="00D61BC3">
          <w:rPr>
            <w:noProof/>
            <w:webHidden/>
          </w:rPr>
          <w:fldChar w:fldCharType="separate"/>
        </w:r>
        <w:r w:rsidR="00D61BC3">
          <w:rPr>
            <w:noProof/>
            <w:webHidden/>
          </w:rPr>
          <w:t>46</w:t>
        </w:r>
        <w:r w:rsidR="00D61BC3">
          <w:rPr>
            <w:noProof/>
            <w:webHidden/>
          </w:rPr>
          <w:fldChar w:fldCharType="end"/>
        </w:r>
      </w:hyperlink>
    </w:p>
    <w:p w14:paraId="25EDB331" w14:textId="2C949EF9" w:rsidR="00D61BC3" w:rsidRDefault="00EF730C">
      <w:pPr>
        <w:pStyle w:val="TOC1"/>
        <w:rPr>
          <w:rFonts w:asciiTheme="minorHAnsi" w:eastAsiaTheme="minorEastAsia" w:hAnsiTheme="minorHAnsi"/>
          <w:noProof/>
          <w:sz w:val="22"/>
        </w:rPr>
      </w:pPr>
      <w:hyperlink w:anchor="_Toc63844150" w:history="1">
        <w:r w:rsidR="00D61BC3" w:rsidRPr="006453DE">
          <w:rPr>
            <w:rStyle w:val="Hyperlink"/>
            <w:noProof/>
          </w:rPr>
          <w:t>Signing Out of Survey123</w:t>
        </w:r>
        <w:r w:rsidR="00D61BC3">
          <w:rPr>
            <w:noProof/>
            <w:webHidden/>
          </w:rPr>
          <w:tab/>
        </w:r>
        <w:r w:rsidR="00D61BC3">
          <w:rPr>
            <w:noProof/>
            <w:webHidden/>
          </w:rPr>
          <w:fldChar w:fldCharType="begin"/>
        </w:r>
        <w:r w:rsidR="00D61BC3">
          <w:rPr>
            <w:noProof/>
            <w:webHidden/>
          </w:rPr>
          <w:instrText xml:space="preserve"> PAGEREF _Toc63844150 \h </w:instrText>
        </w:r>
        <w:r w:rsidR="00D61BC3">
          <w:rPr>
            <w:noProof/>
            <w:webHidden/>
          </w:rPr>
        </w:r>
        <w:r w:rsidR="00D61BC3">
          <w:rPr>
            <w:noProof/>
            <w:webHidden/>
          </w:rPr>
          <w:fldChar w:fldCharType="separate"/>
        </w:r>
        <w:r w:rsidR="00D61BC3">
          <w:rPr>
            <w:noProof/>
            <w:webHidden/>
          </w:rPr>
          <w:t>47</w:t>
        </w:r>
        <w:r w:rsidR="00D61BC3">
          <w:rPr>
            <w:noProof/>
            <w:webHidden/>
          </w:rPr>
          <w:fldChar w:fldCharType="end"/>
        </w:r>
      </w:hyperlink>
    </w:p>
    <w:p w14:paraId="2B001FD7" w14:textId="1B0DB73F" w:rsidR="00D61BC3" w:rsidRDefault="00EF730C">
      <w:pPr>
        <w:pStyle w:val="TOC1"/>
        <w:rPr>
          <w:rFonts w:asciiTheme="minorHAnsi" w:eastAsiaTheme="minorEastAsia" w:hAnsiTheme="minorHAnsi"/>
          <w:noProof/>
          <w:sz w:val="22"/>
        </w:rPr>
      </w:pPr>
      <w:hyperlink w:anchor="_Toc63844151" w:history="1">
        <w:r w:rsidR="00D61BC3" w:rsidRPr="006453DE">
          <w:rPr>
            <w:rStyle w:val="Hyperlink"/>
            <w:noProof/>
          </w:rPr>
          <w:t>Downloading the Latest Version of TOCI 2021 Condition Assessment Form</w:t>
        </w:r>
        <w:r w:rsidR="00D61BC3">
          <w:rPr>
            <w:noProof/>
            <w:webHidden/>
          </w:rPr>
          <w:tab/>
        </w:r>
        <w:r w:rsidR="00D61BC3">
          <w:rPr>
            <w:noProof/>
            <w:webHidden/>
          </w:rPr>
          <w:fldChar w:fldCharType="begin"/>
        </w:r>
        <w:r w:rsidR="00D61BC3">
          <w:rPr>
            <w:noProof/>
            <w:webHidden/>
          </w:rPr>
          <w:instrText xml:space="preserve"> PAGEREF _Toc63844151 \h </w:instrText>
        </w:r>
        <w:r w:rsidR="00D61BC3">
          <w:rPr>
            <w:noProof/>
            <w:webHidden/>
          </w:rPr>
        </w:r>
        <w:r w:rsidR="00D61BC3">
          <w:rPr>
            <w:noProof/>
            <w:webHidden/>
          </w:rPr>
          <w:fldChar w:fldCharType="separate"/>
        </w:r>
        <w:r w:rsidR="00D61BC3">
          <w:rPr>
            <w:noProof/>
            <w:webHidden/>
          </w:rPr>
          <w:t>48</w:t>
        </w:r>
        <w:r w:rsidR="00D61BC3">
          <w:rPr>
            <w:noProof/>
            <w:webHidden/>
          </w:rPr>
          <w:fldChar w:fldCharType="end"/>
        </w:r>
      </w:hyperlink>
    </w:p>
    <w:p w14:paraId="018EC0C7" w14:textId="3ED2480F" w:rsidR="00CF3B07" w:rsidRPr="00EE0885" w:rsidRDefault="00CF3B07" w:rsidP="00CF3B07">
      <w:pPr>
        <w:pStyle w:val="BodyText"/>
      </w:pPr>
      <w:r>
        <w:fldChar w:fldCharType="end"/>
      </w:r>
    </w:p>
    <w:p w14:paraId="441866DE" w14:textId="77777777" w:rsidR="007A3EF3" w:rsidRDefault="007A3EF3" w:rsidP="00CF3B07">
      <w:pPr>
        <w:pStyle w:val="BodyText"/>
        <w:sectPr w:rsidR="007A3EF3" w:rsidSect="007A3EF3">
          <w:footerReference w:type="even" r:id="rId17"/>
          <w:footerReference w:type="default" r:id="rId18"/>
          <w:footerReference w:type="first" r:id="rId19"/>
          <w:pgSz w:w="12240" w:h="15840"/>
          <w:pgMar w:top="1440" w:right="1440" w:bottom="1440" w:left="1440" w:header="720" w:footer="720" w:gutter="0"/>
          <w:pgNumType w:fmt="numberInDash" w:start="1"/>
          <w:cols w:space="720"/>
          <w:titlePg/>
          <w:docGrid w:linePitch="360"/>
        </w:sectPr>
      </w:pPr>
    </w:p>
    <w:p w14:paraId="24B3F950" w14:textId="25FA7E98" w:rsidR="00CF3B07" w:rsidRDefault="00CF3B07" w:rsidP="00CF3B07">
      <w:pPr>
        <w:pStyle w:val="Heading1"/>
      </w:pPr>
      <w:bookmarkStart w:id="0" w:name="_Toc63844064"/>
      <w:r>
        <w:lastRenderedPageBreak/>
        <w:t>Introduction</w:t>
      </w:r>
      <w:bookmarkEnd w:id="0"/>
    </w:p>
    <w:p w14:paraId="27703773" w14:textId="70B14849" w:rsidR="00CF3B07" w:rsidRPr="006627D7" w:rsidRDefault="00CF3B07" w:rsidP="00CF3B07">
      <w:pPr>
        <w:pStyle w:val="BodyText"/>
      </w:pPr>
      <w:r w:rsidRPr="006627D7">
        <w:t xml:space="preserve">The </w:t>
      </w:r>
      <w:r w:rsidR="004D084F">
        <w:t>TOCI Ground Inspection</w:t>
      </w:r>
      <w:r>
        <w:t xml:space="preserve"> </w:t>
      </w:r>
      <w:r w:rsidRPr="006627D7">
        <w:t>Survey123 Form</w:t>
      </w:r>
      <w:r>
        <w:t xml:space="preserve"> is used to </w:t>
      </w:r>
      <w:r w:rsidR="004D084F">
        <w:t>document ground</w:t>
      </w:r>
      <w:r w:rsidR="00665484">
        <w:t xml:space="preserve"> inspections and create</w:t>
      </w:r>
      <w:r>
        <w:t xml:space="preserve"> notifications </w:t>
      </w:r>
      <w:r w:rsidR="004D084F">
        <w:t>for any conditions found</w:t>
      </w:r>
      <w:r w:rsidR="00665484">
        <w:t>.</w:t>
      </w:r>
    </w:p>
    <w:p w14:paraId="170BF1E6" w14:textId="77777777" w:rsidR="00CF3B07" w:rsidRDefault="00CF3B07" w:rsidP="00CF3B07">
      <w:pPr>
        <w:pStyle w:val="BodyText"/>
      </w:pPr>
      <w:r w:rsidRPr="00C43C08">
        <w:rPr>
          <w:b/>
        </w:rPr>
        <w:t xml:space="preserve">NOTE: </w:t>
      </w:r>
      <w:r w:rsidRPr="006627D7">
        <w:t>These screenshots were taken on a laptop. The screens may look slightly different from what you see on your iPad.</w:t>
      </w:r>
    </w:p>
    <w:p w14:paraId="4BAEF2C9" w14:textId="4CF9CF10" w:rsidR="0086134B" w:rsidRDefault="00CF3B07" w:rsidP="005A3722">
      <w:pPr>
        <w:pStyle w:val="Heading2"/>
      </w:pPr>
      <w:bookmarkStart w:id="1" w:name="_Toc63844065"/>
      <w:r>
        <w:t>Logging into</w:t>
      </w:r>
      <w:r w:rsidR="00B35868">
        <w:t xml:space="preserve"> Survey123</w:t>
      </w:r>
      <w:bookmarkEnd w:id="1"/>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71"/>
        <w:gridCol w:w="3297"/>
      </w:tblGrid>
      <w:tr w:rsidR="000F7068" w14:paraId="3CE89477" w14:textId="77777777" w:rsidTr="00B710AF">
        <w:tc>
          <w:tcPr>
            <w:tcW w:w="6171" w:type="dxa"/>
          </w:tcPr>
          <w:p w14:paraId="5C15BDDF" w14:textId="54DC7446" w:rsidR="000F7068" w:rsidRDefault="005A22CF" w:rsidP="00775840">
            <w:pPr>
              <w:pStyle w:val="ListNumber"/>
            </w:pPr>
            <w:r>
              <w:t>Select</w:t>
            </w:r>
            <w:r w:rsidR="000F7068">
              <w:t xml:space="preserve"> on the </w:t>
            </w:r>
            <w:r w:rsidR="000F7068" w:rsidRPr="000F7068">
              <w:rPr>
                <w:b/>
                <w:i/>
              </w:rPr>
              <w:t>Survey 123</w:t>
            </w:r>
            <w:r w:rsidR="000F7068">
              <w:t xml:space="preserve"> icon to launch the app.</w:t>
            </w:r>
          </w:p>
          <w:p w14:paraId="48861618" w14:textId="2C10E4D1" w:rsidR="00DC605C" w:rsidRPr="00DC605C" w:rsidRDefault="00DC605C" w:rsidP="00DC605C"/>
        </w:tc>
        <w:tc>
          <w:tcPr>
            <w:tcW w:w="3297" w:type="dxa"/>
          </w:tcPr>
          <w:p w14:paraId="5B0A804B" w14:textId="709BB590" w:rsidR="000F7068" w:rsidRDefault="00CF3B07" w:rsidP="00CF3B07">
            <w:pPr>
              <w:pStyle w:val="Graphic"/>
              <w:rPr>
                <w:noProof/>
              </w:rPr>
            </w:pPr>
            <w:r>
              <w:rPr>
                <w:noProof/>
              </w:rPr>
              <w:drawing>
                <wp:inline distT="0" distB="0" distL="0" distR="0" wp14:anchorId="2091501F" wp14:editId="01BB8404">
                  <wp:extent cx="914400" cy="962758"/>
                  <wp:effectExtent l="0" t="0" r="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914400" cy="962758"/>
                          </a:xfrm>
                          <a:prstGeom prst="rect">
                            <a:avLst/>
                          </a:prstGeom>
                        </pic:spPr>
                      </pic:pic>
                    </a:graphicData>
                  </a:graphic>
                </wp:inline>
              </w:drawing>
            </w:r>
          </w:p>
        </w:tc>
      </w:tr>
      <w:tr w:rsidR="000F7068" w14:paraId="2042FDBF" w14:textId="77777777" w:rsidTr="00B710AF">
        <w:tc>
          <w:tcPr>
            <w:tcW w:w="6171" w:type="dxa"/>
          </w:tcPr>
          <w:p w14:paraId="703D1927" w14:textId="37C4A896" w:rsidR="007A3EF3" w:rsidRDefault="000F7068" w:rsidP="00775840">
            <w:pPr>
              <w:pStyle w:val="ListNumber"/>
            </w:pPr>
            <w:r w:rsidRPr="000F7068">
              <w:t xml:space="preserve">When the app opens, </w:t>
            </w:r>
            <w:r w:rsidR="005A22CF">
              <w:t>Select</w:t>
            </w:r>
            <w:r w:rsidRPr="000F7068">
              <w:t xml:space="preserve"> </w:t>
            </w:r>
            <w:r w:rsidRPr="00586DED">
              <w:rPr>
                <w:b/>
              </w:rPr>
              <w:t>Sign In</w:t>
            </w:r>
            <w:r w:rsidRPr="000F7068">
              <w:t>.</w:t>
            </w:r>
          </w:p>
          <w:p w14:paraId="6B94718F" w14:textId="77777777" w:rsidR="007A3EF3" w:rsidRPr="007A3EF3" w:rsidRDefault="007A3EF3" w:rsidP="007A3EF3"/>
          <w:p w14:paraId="715DF36D" w14:textId="77777777" w:rsidR="007A3EF3" w:rsidRPr="007A3EF3" w:rsidRDefault="007A3EF3" w:rsidP="007A3EF3"/>
          <w:p w14:paraId="7A126802" w14:textId="77777777" w:rsidR="007A3EF3" w:rsidRPr="007A3EF3" w:rsidRDefault="007A3EF3" w:rsidP="007A3EF3"/>
          <w:p w14:paraId="6FED5BC1" w14:textId="77777777" w:rsidR="007A3EF3" w:rsidRPr="007A3EF3" w:rsidRDefault="007A3EF3" w:rsidP="007A3EF3"/>
          <w:p w14:paraId="328E5F47" w14:textId="77777777" w:rsidR="007A3EF3" w:rsidRPr="007A3EF3" w:rsidRDefault="007A3EF3" w:rsidP="007A3EF3"/>
          <w:p w14:paraId="1D07A575" w14:textId="77777777" w:rsidR="007A3EF3" w:rsidRPr="007A3EF3" w:rsidRDefault="007A3EF3" w:rsidP="007A3EF3"/>
          <w:p w14:paraId="00F47A7E" w14:textId="77777777" w:rsidR="007A3EF3" w:rsidRPr="007A3EF3" w:rsidRDefault="007A3EF3" w:rsidP="007A3EF3"/>
          <w:p w14:paraId="1564C0A3" w14:textId="3E0BE00E" w:rsidR="007A3EF3" w:rsidRDefault="007A3EF3" w:rsidP="007A3EF3"/>
          <w:p w14:paraId="37EC7899" w14:textId="77777777" w:rsidR="007A3EF3" w:rsidRPr="007A3EF3" w:rsidRDefault="007A3EF3" w:rsidP="007A3EF3"/>
          <w:p w14:paraId="4BF6E342" w14:textId="77777777" w:rsidR="007A3EF3" w:rsidRPr="007A3EF3" w:rsidRDefault="007A3EF3" w:rsidP="007A3EF3"/>
          <w:p w14:paraId="14EDEA86" w14:textId="064ADA92" w:rsidR="007A3EF3" w:rsidRDefault="007A3EF3" w:rsidP="007A3EF3"/>
          <w:p w14:paraId="00AFB5E3" w14:textId="6FE16455" w:rsidR="000F7068" w:rsidRPr="007A3EF3" w:rsidRDefault="007A3EF3" w:rsidP="007A3EF3">
            <w:pPr>
              <w:tabs>
                <w:tab w:val="left" w:pos="4387"/>
              </w:tabs>
            </w:pPr>
            <w:r>
              <w:tab/>
            </w:r>
          </w:p>
        </w:tc>
        <w:tc>
          <w:tcPr>
            <w:tcW w:w="3297" w:type="dxa"/>
          </w:tcPr>
          <w:p w14:paraId="72FAF2D6" w14:textId="320B7CF2" w:rsidR="00DB42D2" w:rsidRDefault="000F7068" w:rsidP="00B710AF">
            <w:pPr>
              <w:pStyle w:val="Graphic"/>
              <w:rPr>
                <w:noProof/>
              </w:rPr>
            </w:pPr>
            <w:r>
              <w:rPr>
                <w:noProof/>
              </w:rPr>
              <w:drawing>
                <wp:inline distT="0" distB="0" distL="0" distR="0" wp14:anchorId="0301BD99" wp14:editId="0D10761A">
                  <wp:extent cx="1828800" cy="2438400"/>
                  <wp:effectExtent l="19050" t="19050" r="19050" b="19050"/>
                  <wp:docPr id="19" name="Picture 19" descr="C:\Users\llonl\AppData\Local\Temp\SNAGHTML1ec13b5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lonl\AppData\Local\Temp\SNAGHTML1ec13b5d.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28800" cy="2438400"/>
                          </a:xfrm>
                          <a:prstGeom prst="rect">
                            <a:avLst/>
                          </a:prstGeom>
                          <a:noFill/>
                          <a:ln>
                            <a:solidFill>
                              <a:schemeClr val="tx1"/>
                            </a:solidFill>
                          </a:ln>
                        </pic:spPr>
                      </pic:pic>
                    </a:graphicData>
                  </a:graphic>
                </wp:inline>
              </w:drawing>
            </w:r>
          </w:p>
        </w:tc>
      </w:tr>
      <w:tr w:rsidR="000F7068" w14:paraId="2BC197C5" w14:textId="77777777" w:rsidTr="00B710AF">
        <w:tc>
          <w:tcPr>
            <w:tcW w:w="6171" w:type="dxa"/>
          </w:tcPr>
          <w:p w14:paraId="585746F6" w14:textId="3B13E420" w:rsidR="00F50988" w:rsidRPr="00F50988" w:rsidRDefault="000F7068" w:rsidP="00775840">
            <w:pPr>
              <w:pStyle w:val="ListNumber"/>
              <w:rPr>
                <w:b/>
              </w:rPr>
            </w:pPr>
            <w:r w:rsidRPr="00F50988">
              <w:lastRenderedPageBreak/>
              <w:t xml:space="preserve">In the Sign in Screen, enter in your </w:t>
            </w:r>
            <w:r w:rsidR="00775840">
              <w:rPr>
                <w:b/>
              </w:rPr>
              <w:t>ArcGIS</w:t>
            </w:r>
            <w:r w:rsidRPr="00F50988">
              <w:rPr>
                <w:b/>
              </w:rPr>
              <w:t xml:space="preserve"> ID</w:t>
            </w:r>
            <w:r w:rsidRPr="00F50988">
              <w:t xml:space="preserve"> in the </w:t>
            </w:r>
            <w:r w:rsidRPr="00F50988">
              <w:rPr>
                <w:i/>
              </w:rPr>
              <w:t xml:space="preserve">Username </w:t>
            </w:r>
            <w:r w:rsidRPr="00F50988">
              <w:t xml:space="preserve">field. </w:t>
            </w:r>
          </w:p>
          <w:p w14:paraId="6E54B6FA" w14:textId="08619C1C" w:rsidR="000F7068" w:rsidRPr="00F50988" w:rsidRDefault="00F50988" w:rsidP="00775840">
            <w:pPr>
              <w:pStyle w:val="ListNumber"/>
              <w:rPr>
                <w:b/>
              </w:rPr>
            </w:pPr>
            <w:r>
              <w:t xml:space="preserve">Enter the </w:t>
            </w:r>
            <w:r w:rsidR="00775840" w:rsidRPr="00775840">
              <w:rPr>
                <w:b/>
              </w:rPr>
              <w:t>temporary</w:t>
            </w:r>
            <w:r w:rsidR="00775840">
              <w:t xml:space="preserve"> </w:t>
            </w:r>
            <w:r w:rsidR="00775840" w:rsidRPr="005A3722">
              <w:rPr>
                <w:b/>
              </w:rPr>
              <w:t>password</w:t>
            </w:r>
            <w:r w:rsidR="00775840">
              <w:t>.</w:t>
            </w:r>
          </w:p>
          <w:p w14:paraId="6D921165" w14:textId="05A23A4C" w:rsidR="004D3CDA" w:rsidRPr="000F7068" w:rsidRDefault="005A22CF" w:rsidP="00775840">
            <w:pPr>
              <w:pStyle w:val="ListNumber"/>
            </w:pPr>
            <w:r>
              <w:t>Select</w:t>
            </w:r>
            <w:r w:rsidR="004D3CDA" w:rsidRPr="009768D2">
              <w:t xml:space="preserve"> </w:t>
            </w:r>
            <w:r w:rsidR="004D3CDA" w:rsidRPr="00775840">
              <w:rPr>
                <w:b/>
              </w:rPr>
              <w:t>Sign in</w:t>
            </w:r>
            <w:r w:rsidR="004D3CDA" w:rsidRPr="009768D2">
              <w:t>.</w:t>
            </w:r>
          </w:p>
        </w:tc>
        <w:tc>
          <w:tcPr>
            <w:tcW w:w="3297" w:type="dxa"/>
          </w:tcPr>
          <w:p w14:paraId="7900EF6D" w14:textId="25A4FC5D" w:rsidR="000F7068" w:rsidRDefault="004D3CDA" w:rsidP="00F50988">
            <w:pPr>
              <w:pStyle w:val="Graphic"/>
              <w:rPr>
                <w:noProof/>
              </w:rPr>
            </w:pPr>
            <w:r>
              <w:rPr>
                <w:noProof/>
              </w:rPr>
              <w:drawing>
                <wp:inline distT="0" distB="0" distL="0" distR="0" wp14:anchorId="45723182" wp14:editId="47E10889">
                  <wp:extent cx="1828800" cy="2429608"/>
                  <wp:effectExtent l="19050" t="19050" r="19050" b="279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urvey123_Signin-Keyboard.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828800" cy="2429608"/>
                          </a:xfrm>
                          <a:prstGeom prst="rect">
                            <a:avLst/>
                          </a:prstGeom>
                          <a:ln>
                            <a:solidFill>
                              <a:schemeClr val="tx1"/>
                            </a:solidFill>
                          </a:ln>
                        </pic:spPr>
                      </pic:pic>
                    </a:graphicData>
                  </a:graphic>
                </wp:inline>
              </w:drawing>
            </w:r>
          </w:p>
          <w:p w14:paraId="17B23C57" w14:textId="3334507F" w:rsidR="004D3CDA" w:rsidRDefault="004D3CDA" w:rsidP="002667D0">
            <w:pPr>
              <w:rPr>
                <w:noProof/>
              </w:rPr>
            </w:pPr>
          </w:p>
        </w:tc>
      </w:tr>
      <w:tr w:rsidR="00CE1673" w14:paraId="3AC6B6A1" w14:textId="77777777" w:rsidTr="00B710AF">
        <w:tc>
          <w:tcPr>
            <w:tcW w:w="6171" w:type="dxa"/>
          </w:tcPr>
          <w:p w14:paraId="65BD2D3A" w14:textId="77777777" w:rsidR="00CE1673" w:rsidRDefault="004D3CDA" w:rsidP="00775840">
            <w:pPr>
              <w:pStyle w:val="ListNumber"/>
            </w:pPr>
            <w:r>
              <w:t xml:space="preserve">You will be prompted to set a new password. </w:t>
            </w:r>
          </w:p>
          <w:p w14:paraId="467581A4" w14:textId="07031853" w:rsidR="00BA2207" w:rsidRPr="00586DED" w:rsidRDefault="00BA2207" w:rsidP="00BA2207">
            <w:pPr>
              <w:pStyle w:val="ListParagraph"/>
              <w:ind w:left="360"/>
              <w:rPr>
                <w:b/>
              </w:rPr>
            </w:pPr>
            <w:r>
              <w:t xml:space="preserve">In the </w:t>
            </w:r>
            <w:r>
              <w:rPr>
                <w:i/>
              </w:rPr>
              <w:t>Old Password</w:t>
            </w:r>
            <w:r>
              <w:t xml:space="preserve"> field, enter in </w:t>
            </w:r>
            <w:r w:rsidR="00F50988" w:rsidRPr="00F50988">
              <w:t>the</w:t>
            </w:r>
            <w:r w:rsidR="00F50988">
              <w:rPr>
                <w:b/>
              </w:rPr>
              <w:t xml:space="preserve"> default password.</w:t>
            </w:r>
          </w:p>
          <w:p w14:paraId="2EAD3FE0" w14:textId="03194C1D" w:rsidR="00BA2207" w:rsidRDefault="00BA2207" w:rsidP="00BA2207">
            <w:pPr>
              <w:pStyle w:val="ListParagraph"/>
              <w:ind w:left="360"/>
            </w:pPr>
            <w:r>
              <w:t xml:space="preserve">In the </w:t>
            </w:r>
            <w:r>
              <w:rPr>
                <w:i/>
              </w:rPr>
              <w:t>New Password</w:t>
            </w:r>
            <w:r>
              <w:t xml:space="preserve"> field, enter in a </w:t>
            </w:r>
            <w:r w:rsidRPr="00586DED">
              <w:rPr>
                <w:b/>
              </w:rPr>
              <w:t>new password</w:t>
            </w:r>
            <w:r>
              <w:t xml:space="preserve">. The new password must: </w:t>
            </w:r>
          </w:p>
          <w:p w14:paraId="1BD5E81A" w14:textId="0A2399BD" w:rsidR="00BA2207" w:rsidRDefault="00BA2207" w:rsidP="00BA2207">
            <w:pPr>
              <w:pStyle w:val="ListParagraph"/>
              <w:numPr>
                <w:ilvl w:val="0"/>
                <w:numId w:val="17"/>
              </w:numPr>
            </w:pPr>
            <w:r>
              <w:t>Be a minimum of eight (8) characters.</w:t>
            </w:r>
          </w:p>
          <w:p w14:paraId="3DDBA693" w14:textId="77777777" w:rsidR="00BA2207" w:rsidRDefault="00BA2207" w:rsidP="00BA2207">
            <w:pPr>
              <w:pStyle w:val="ListParagraph"/>
              <w:numPr>
                <w:ilvl w:val="0"/>
                <w:numId w:val="16"/>
              </w:numPr>
            </w:pPr>
            <w:r>
              <w:t>Contain at least one uppercase letter.</w:t>
            </w:r>
          </w:p>
          <w:p w14:paraId="25588E75" w14:textId="77777777" w:rsidR="00BA2207" w:rsidRDefault="00BA2207" w:rsidP="00BA2207">
            <w:pPr>
              <w:pStyle w:val="ListParagraph"/>
              <w:numPr>
                <w:ilvl w:val="0"/>
                <w:numId w:val="16"/>
              </w:numPr>
            </w:pPr>
            <w:r>
              <w:t>Contain at least one lowercase letter.</w:t>
            </w:r>
          </w:p>
          <w:p w14:paraId="1E5E14F1" w14:textId="0F7FEB29" w:rsidR="00BA2207" w:rsidRDefault="00BA2207" w:rsidP="00BA2207">
            <w:pPr>
              <w:pStyle w:val="ListParagraph"/>
              <w:numPr>
                <w:ilvl w:val="0"/>
                <w:numId w:val="16"/>
              </w:numPr>
            </w:pPr>
            <w:r>
              <w:t>Contain at least one number.</w:t>
            </w:r>
          </w:p>
          <w:p w14:paraId="396D3C77" w14:textId="1CFCBB6E" w:rsidR="00831428" w:rsidRDefault="005A22CF" w:rsidP="00775840">
            <w:pPr>
              <w:pStyle w:val="ListNumber"/>
            </w:pPr>
            <w:r>
              <w:t>Select</w:t>
            </w:r>
            <w:r w:rsidR="00831428">
              <w:t xml:space="preserve"> </w:t>
            </w:r>
            <w:r w:rsidR="00831428" w:rsidRPr="00775840">
              <w:rPr>
                <w:b/>
              </w:rPr>
              <w:t>Change Password</w:t>
            </w:r>
            <w:r w:rsidR="00831428">
              <w:t xml:space="preserve">. </w:t>
            </w:r>
          </w:p>
          <w:p w14:paraId="0063DAD3" w14:textId="0AFCC6AA" w:rsidR="004E69B8" w:rsidRPr="00BA2207" w:rsidRDefault="004E69B8" w:rsidP="004E69B8"/>
        </w:tc>
        <w:tc>
          <w:tcPr>
            <w:tcW w:w="3297" w:type="dxa"/>
          </w:tcPr>
          <w:p w14:paraId="11CE84BB" w14:textId="626B0E6D" w:rsidR="00CE1673" w:rsidRDefault="00B20423" w:rsidP="005A3722">
            <w:pPr>
              <w:pStyle w:val="Graphic"/>
              <w:rPr>
                <w:noProof/>
              </w:rPr>
            </w:pPr>
            <w:r>
              <w:rPr>
                <w:noProof/>
              </w:rPr>
              <w:drawing>
                <wp:inline distT="0" distB="0" distL="0" distR="0" wp14:anchorId="4015565F" wp14:editId="2A112B0B">
                  <wp:extent cx="1828800" cy="2439963"/>
                  <wp:effectExtent l="19050" t="19050" r="19050" b="177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setPassword.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828800" cy="2439963"/>
                          </a:xfrm>
                          <a:prstGeom prst="rect">
                            <a:avLst/>
                          </a:prstGeom>
                          <a:ln>
                            <a:solidFill>
                              <a:schemeClr val="tx1"/>
                            </a:solidFill>
                          </a:ln>
                        </pic:spPr>
                      </pic:pic>
                    </a:graphicData>
                  </a:graphic>
                </wp:inline>
              </w:drawing>
            </w:r>
          </w:p>
        </w:tc>
      </w:tr>
      <w:tr w:rsidR="00B20423" w14:paraId="21474367" w14:textId="77777777" w:rsidTr="00B710AF">
        <w:tc>
          <w:tcPr>
            <w:tcW w:w="6171" w:type="dxa"/>
          </w:tcPr>
          <w:p w14:paraId="6819B6C2" w14:textId="77777777" w:rsidR="00B20423" w:rsidRDefault="0097035A" w:rsidP="00775840">
            <w:pPr>
              <w:pStyle w:val="ListNumber"/>
            </w:pPr>
            <w:r>
              <w:t xml:space="preserve">You will be prompted to create a </w:t>
            </w:r>
            <w:r w:rsidRPr="00F50988">
              <w:rPr>
                <w:b/>
              </w:rPr>
              <w:t>security question and answer</w:t>
            </w:r>
            <w:r w:rsidR="00C625B0">
              <w:t>.</w:t>
            </w:r>
          </w:p>
          <w:p w14:paraId="0C9B53E0" w14:textId="04D31A87" w:rsidR="00AF765F" w:rsidRDefault="003D42D4" w:rsidP="00C625B0">
            <w:pPr>
              <w:pStyle w:val="ListParagraph"/>
              <w:ind w:left="360"/>
            </w:pPr>
            <w:r>
              <w:t xml:space="preserve">You can choose a different question. </w:t>
            </w:r>
            <w:r w:rsidR="005A22CF">
              <w:t>Select</w:t>
            </w:r>
            <w:r>
              <w:t xml:space="preserve"> the dropdown arrow </w:t>
            </w:r>
            <w:r w:rsidR="00AF765F">
              <w:t xml:space="preserve">and </w:t>
            </w:r>
            <w:r w:rsidR="005A22CF">
              <w:t>Select</w:t>
            </w:r>
            <w:r w:rsidR="00AF765F">
              <w:t xml:space="preserve"> the question you want to use.</w:t>
            </w:r>
            <w:r w:rsidR="005A3722">
              <w:t xml:space="preserve"> </w:t>
            </w:r>
            <w:r w:rsidR="00AF765F">
              <w:t>Your answer should be just one word. It is not case-sensitive.</w:t>
            </w:r>
          </w:p>
          <w:p w14:paraId="33BD2389" w14:textId="52A98899" w:rsidR="00AF765F" w:rsidRDefault="005A22CF" w:rsidP="00775840">
            <w:pPr>
              <w:pStyle w:val="ListNumber"/>
            </w:pPr>
            <w:r>
              <w:t>Select</w:t>
            </w:r>
            <w:r w:rsidR="00AF765F">
              <w:t xml:space="preserve"> </w:t>
            </w:r>
            <w:r w:rsidR="00AF765F">
              <w:rPr>
                <w:b/>
              </w:rPr>
              <w:t>Ok</w:t>
            </w:r>
            <w:r w:rsidR="00AF765F">
              <w:t>.</w:t>
            </w:r>
          </w:p>
          <w:p w14:paraId="210EDE0C" w14:textId="2F13139F" w:rsidR="005A3722" w:rsidRDefault="00E000EF" w:rsidP="005A3722">
            <w:pPr>
              <w:pStyle w:val="Results"/>
            </w:pPr>
            <w:r>
              <w:t>You are now</w:t>
            </w:r>
            <w:r w:rsidR="005A3722">
              <w:t xml:space="preserve"> logged in.</w:t>
            </w:r>
          </w:p>
          <w:p w14:paraId="32C13417" w14:textId="6B3C7E03" w:rsidR="005A3722" w:rsidRPr="005A3722" w:rsidRDefault="005A3722" w:rsidP="005A3722">
            <w:pPr>
              <w:pStyle w:val="BodyText"/>
            </w:pPr>
            <w:r w:rsidRPr="009768D2">
              <w:rPr>
                <w:b/>
              </w:rPr>
              <w:t>NOTE:</w:t>
            </w:r>
            <w:r w:rsidRPr="009768D2">
              <w:t xml:space="preserve"> Once you are logged into Survey123 on this iPad, you will remain logged in even if you close the app or turn off the iPad. </w:t>
            </w:r>
          </w:p>
        </w:tc>
        <w:tc>
          <w:tcPr>
            <w:tcW w:w="3297" w:type="dxa"/>
          </w:tcPr>
          <w:p w14:paraId="1CD1EB4B" w14:textId="77777777" w:rsidR="00B20423" w:rsidRDefault="0097035A" w:rsidP="005A3722">
            <w:pPr>
              <w:pStyle w:val="Graphic"/>
              <w:rPr>
                <w:noProof/>
              </w:rPr>
            </w:pPr>
            <w:r>
              <w:rPr>
                <w:noProof/>
              </w:rPr>
              <w:drawing>
                <wp:inline distT="0" distB="0" distL="0" distR="0" wp14:anchorId="4C40A450" wp14:editId="6AB66AE9">
                  <wp:extent cx="1828800" cy="1205523"/>
                  <wp:effectExtent l="19050" t="19050" r="19050" b="13970"/>
                  <wp:docPr id="28" name="Picture 28" descr="C:\Users\llonl\AppData\Local\Temp\SNAGHTML1ee890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lonl\AppData\Local\Temp\SNAGHTML1ee89036.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28800" cy="1205523"/>
                          </a:xfrm>
                          <a:prstGeom prst="rect">
                            <a:avLst/>
                          </a:prstGeom>
                          <a:noFill/>
                          <a:ln>
                            <a:solidFill>
                              <a:schemeClr val="tx1"/>
                            </a:solidFill>
                          </a:ln>
                        </pic:spPr>
                      </pic:pic>
                    </a:graphicData>
                  </a:graphic>
                </wp:inline>
              </w:drawing>
            </w:r>
          </w:p>
          <w:p w14:paraId="38F81B97" w14:textId="36F980E0" w:rsidR="0097035A" w:rsidRDefault="0097035A" w:rsidP="002667D0">
            <w:pPr>
              <w:rPr>
                <w:noProof/>
              </w:rPr>
            </w:pPr>
          </w:p>
        </w:tc>
      </w:tr>
    </w:tbl>
    <w:p w14:paraId="27C0B660" w14:textId="759235BF" w:rsidR="005A3722" w:rsidRDefault="005A3722" w:rsidP="005A3722">
      <w:pPr>
        <w:pStyle w:val="Heading2"/>
      </w:pPr>
      <w:bookmarkStart w:id="2" w:name="_Toc63844066"/>
      <w:r>
        <w:lastRenderedPageBreak/>
        <w:t>Using Survey123</w:t>
      </w:r>
      <w:r w:rsidR="00B35868">
        <w:t xml:space="preserve"> </w:t>
      </w:r>
      <w:r w:rsidR="004D084F">
        <w:t xml:space="preserve">TOCI </w:t>
      </w:r>
      <w:r w:rsidR="00E260EA">
        <w:t>V2021 Condition Assessment</w:t>
      </w:r>
      <w:bookmarkEnd w:id="2"/>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8"/>
        <w:gridCol w:w="4632"/>
      </w:tblGrid>
      <w:tr w:rsidR="00E260EA" w14:paraId="77497EC4" w14:textId="77777777" w:rsidTr="00E000EF">
        <w:tc>
          <w:tcPr>
            <w:tcW w:w="5040" w:type="dxa"/>
          </w:tcPr>
          <w:p w14:paraId="3251C9C9" w14:textId="77777777" w:rsidR="005A3722" w:rsidRDefault="005A3722" w:rsidP="005A3722">
            <w:pPr>
              <w:pStyle w:val="BodyText"/>
            </w:pPr>
            <w:r w:rsidRPr="00C353C8">
              <w:t xml:space="preserve">When you log into </w:t>
            </w:r>
            <w:r w:rsidRPr="00B30EE5">
              <w:rPr>
                <w:i/>
              </w:rPr>
              <w:t>Survey123</w:t>
            </w:r>
            <w:r w:rsidRPr="00C353C8">
              <w:t xml:space="preserve"> for the first time, you will not see any surveys on your device because </w:t>
            </w:r>
            <w:r>
              <w:t xml:space="preserve">none have been downloaded yet. </w:t>
            </w:r>
          </w:p>
          <w:p w14:paraId="10B17563" w14:textId="6A2572EE" w:rsidR="005A3722" w:rsidRDefault="005A22CF" w:rsidP="00CF3B07">
            <w:pPr>
              <w:pStyle w:val="ListNumber"/>
              <w:numPr>
                <w:ilvl w:val="0"/>
                <w:numId w:val="24"/>
              </w:numPr>
            </w:pPr>
            <w:r>
              <w:t>Select</w:t>
            </w:r>
            <w:r w:rsidR="005A3722">
              <w:t xml:space="preserve"> </w:t>
            </w:r>
            <w:r w:rsidR="005A3722" w:rsidRPr="00B35868">
              <w:rPr>
                <w:b/>
              </w:rPr>
              <w:t>Get Surveys</w:t>
            </w:r>
            <w:r w:rsidR="005A3722">
              <w:t>.</w:t>
            </w:r>
          </w:p>
        </w:tc>
        <w:tc>
          <w:tcPr>
            <w:tcW w:w="4320" w:type="dxa"/>
          </w:tcPr>
          <w:p w14:paraId="02F11F46" w14:textId="3B38815A" w:rsidR="0097035A" w:rsidRDefault="00AF765F" w:rsidP="00060E27">
            <w:pPr>
              <w:pStyle w:val="Graphic"/>
              <w:rPr>
                <w:noProof/>
              </w:rPr>
            </w:pPr>
            <w:r>
              <w:rPr>
                <w:noProof/>
              </w:rPr>
              <w:drawing>
                <wp:inline distT="0" distB="0" distL="0" distR="0" wp14:anchorId="01C721A1" wp14:editId="4006F233">
                  <wp:extent cx="2065020" cy="2753333"/>
                  <wp:effectExtent l="19050" t="19050" r="11430" b="285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0005.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070877" cy="2761143"/>
                          </a:xfrm>
                          <a:prstGeom prst="rect">
                            <a:avLst/>
                          </a:prstGeom>
                          <a:ln>
                            <a:solidFill>
                              <a:schemeClr val="tx1">
                                <a:lumMod val="50000"/>
                                <a:lumOff val="50000"/>
                              </a:schemeClr>
                            </a:solidFill>
                          </a:ln>
                        </pic:spPr>
                      </pic:pic>
                    </a:graphicData>
                  </a:graphic>
                </wp:inline>
              </w:drawing>
            </w:r>
          </w:p>
        </w:tc>
      </w:tr>
      <w:tr w:rsidR="00E260EA" w:rsidRPr="00C95384" w14:paraId="08D5CA62" w14:textId="77777777" w:rsidTr="00E000E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40" w:type="dxa"/>
            <w:tcBorders>
              <w:top w:val="nil"/>
              <w:left w:val="nil"/>
              <w:bottom w:val="nil"/>
              <w:right w:val="nil"/>
            </w:tcBorders>
          </w:tcPr>
          <w:p w14:paraId="4562D2C9" w14:textId="00338596" w:rsidR="00E21073" w:rsidRPr="00D904AB" w:rsidRDefault="005A22CF" w:rsidP="00196AF6">
            <w:pPr>
              <w:pStyle w:val="ListNumber"/>
              <w:rPr>
                <w:rFonts w:asciiTheme="minorHAnsi" w:hAnsiTheme="minorHAnsi"/>
              </w:rPr>
            </w:pPr>
            <w:r>
              <w:t>Select</w:t>
            </w:r>
            <w:r w:rsidR="00E21073" w:rsidRPr="00D904AB">
              <w:t xml:space="preserve"> the icon for the </w:t>
            </w:r>
            <w:r w:rsidR="00FC1682">
              <w:rPr>
                <w:b/>
              </w:rPr>
              <w:t xml:space="preserve">TOCI </w:t>
            </w:r>
            <w:r w:rsidR="00E260EA">
              <w:rPr>
                <w:b/>
              </w:rPr>
              <w:t>V2021 Condition Assessment</w:t>
            </w:r>
            <w:r w:rsidR="00E21073" w:rsidRPr="00B35868">
              <w:rPr>
                <w:b/>
              </w:rPr>
              <w:t xml:space="preserve"> </w:t>
            </w:r>
            <w:r w:rsidR="00E21073" w:rsidRPr="00D904AB">
              <w:t>survey.</w:t>
            </w:r>
          </w:p>
          <w:p w14:paraId="7B3D48C6" w14:textId="00F8182E" w:rsidR="00E21073" w:rsidRPr="003A3241" w:rsidRDefault="00E21073" w:rsidP="00665484">
            <w:pPr>
              <w:rPr>
                <w:i/>
              </w:rPr>
            </w:pPr>
            <w:r w:rsidRPr="003A3241">
              <w:rPr>
                <w:i/>
              </w:rPr>
              <w:t xml:space="preserve">The app will download the </w:t>
            </w:r>
            <w:r w:rsidR="00FC1682">
              <w:rPr>
                <w:i/>
              </w:rPr>
              <w:t xml:space="preserve">TOCI </w:t>
            </w:r>
            <w:r w:rsidR="00E260EA">
              <w:rPr>
                <w:i/>
              </w:rPr>
              <w:t>V2021 Condition Assessment</w:t>
            </w:r>
            <w:r>
              <w:rPr>
                <w:i/>
              </w:rPr>
              <w:t xml:space="preserve"> </w:t>
            </w:r>
            <w:r w:rsidRPr="003A3241">
              <w:rPr>
                <w:i/>
              </w:rPr>
              <w:t>survey form.</w:t>
            </w:r>
          </w:p>
          <w:p w14:paraId="791DD960" w14:textId="20DA1B48" w:rsidR="00E21073" w:rsidRDefault="00E21073" w:rsidP="00196AF6">
            <w:pPr>
              <w:pStyle w:val="ListNumber"/>
            </w:pPr>
            <w:r>
              <w:t xml:space="preserve">Once the download is complete, </w:t>
            </w:r>
            <w:r w:rsidR="00F177ED">
              <w:t>click</w:t>
            </w:r>
            <w:r>
              <w:t xml:space="preserve"> </w:t>
            </w:r>
            <w:r>
              <w:rPr>
                <w:b/>
              </w:rPr>
              <w:t>Ok</w:t>
            </w:r>
            <w:r>
              <w:t>.</w:t>
            </w:r>
          </w:p>
          <w:p w14:paraId="0929250D" w14:textId="62794428" w:rsidR="00E21073" w:rsidRPr="00311B9E" w:rsidRDefault="00E21073" w:rsidP="00B35868">
            <w:pPr>
              <w:pStyle w:val="BodyText"/>
              <w:rPr>
                <w:i/>
              </w:rPr>
            </w:pPr>
            <w:r w:rsidRPr="00311B9E">
              <w:rPr>
                <w:i/>
              </w:rPr>
              <w:t>The Download S</w:t>
            </w:r>
            <w:r>
              <w:rPr>
                <w:i/>
              </w:rPr>
              <w:t xml:space="preserve">urveys screen displays and the </w:t>
            </w:r>
            <w:r w:rsidRPr="00311B9E">
              <w:rPr>
                <w:i/>
                <w:noProof/>
              </w:rPr>
              <w:drawing>
                <wp:inline distT="0" distB="0" distL="0" distR="0" wp14:anchorId="122720BD" wp14:editId="021FA0BF">
                  <wp:extent cx="250166" cy="22098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52537" cy="223074"/>
                          </a:xfrm>
                          <a:prstGeom prst="rect">
                            <a:avLst/>
                          </a:prstGeom>
                        </pic:spPr>
                      </pic:pic>
                    </a:graphicData>
                  </a:graphic>
                </wp:inline>
              </w:drawing>
            </w:r>
            <w:r w:rsidRPr="00311B9E">
              <w:rPr>
                <w:i/>
              </w:rPr>
              <w:t xml:space="preserve"> </w:t>
            </w:r>
            <w:r>
              <w:rPr>
                <w:i/>
              </w:rPr>
              <w:t xml:space="preserve">icon </w:t>
            </w:r>
            <w:r w:rsidRPr="00311B9E">
              <w:rPr>
                <w:i/>
              </w:rPr>
              <w:t xml:space="preserve">next to the </w:t>
            </w:r>
            <w:r w:rsidR="00FC1682">
              <w:rPr>
                <w:i/>
              </w:rPr>
              <w:t xml:space="preserve">TOCI </w:t>
            </w:r>
            <w:r w:rsidR="00E260EA">
              <w:rPr>
                <w:i/>
              </w:rPr>
              <w:t>V2021 Condition Assessment</w:t>
            </w:r>
            <w:r>
              <w:rPr>
                <w:i/>
              </w:rPr>
              <w:t xml:space="preserve"> form appears.</w:t>
            </w:r>
          </w:p>
        </w:tc>
        <w:tc>
          <w:tcPr>
            <w:tcW w:w="4320" w:type="dxa"/>
            <w:tcBorders>
              <w:top w:val="nil"/>
              <w:left w:val="nil"/>
              <w:bottom w:val="nil"/>
              <w:right w:val="nil"/>
            </w:tcBorders>
          </w:tcPr>
          <w:p w14:paraId="0A7F09DD" w14:textId="61187031" w:rsidR="00E21073" w:rsidRDefault="00E260EA" w:rsidP="00060E27">
            <w:pPr>
              <w:pStyle w:val="Graphic"/>
            </w:pPr>
            <w:r>
              <w:rPr>
                <w:noProof/>
              </w:rPr>
              <w:drawing>
                <wp:inline distT="0" distB="0" distL="0" distR="0" wp14:anchorId="0194E624" wp14:editId="06ECF259">
                  <wp:extent cx="2556437" cy="1104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67687" cy="1109762"/>
                          </a:xfrm>
                          <a:prstGeom prst="rect">
                            <a:avLst/>
                          </a:prstGeom>
                        </pic:spPr>
                      </pic:pic>
                    </a:graphicData>
                  </a:graphic>
                </wp:inline>
              </w:drawing>
            </w:r>
          </w:p>
          <w:p w14:paraId="46AA2838" w14:textId="439A6352" w:rsidR="00E21073" w:rsidRPr="00C95384" w:rsidRDefault="00E260EA" w:rsidP="00665484">
            <w:pPr>
              <w:pStyle w:val="Graphic"/>
            </w:pPr>
            <w:r>
              <w:rPr>
                <w:noProof/>
              </w:rPr>
              <w:drawing>
                <wp:inline distT="0" distB="0" distL="0" distR="0" wp14:anchorId="14E1275E" wp14:editId="62092D4B">
                  <wp:extent cx="2316480" cy="975893"/>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349797" cy="989929"/>
                          </a:xfrm>
                          <a:prstGeom prst="rect">
                            <a:avLst/>
                          </a:prstGeom>
                        </pic:spPr>
                      </pic:pic>
                    </a:graphicData>
                  </a:graphic>
                </wp:inline>
              </w:drawing>
            </w:r>
          </w:p>
        </w:tc>
      </w:tr>
      <w:tr w:rsidR="00E260EA" w14:paraId="4A9D5DDF" w14:textId="77777777" w:rsidTr="00E000E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40" w:type="dxa"/>
            <w:tcBorders>
              <w:top w:val="nil"/>
              <w:left w:val="nil"/>
              <w:bottom w:val="nil"/>
              <w:right w:val="nil"/>
            </w:tcBorders>
          </w:tcPr>
          <w:p w14:paraId="0CC1C382" w14:textId="20CC1056" w:rsidR="00E21073" w:rsidRPr="00D904AB" w:rsidRDefault="005A22CF" w:rsidP="00196AF6">
            <w:pPr>
              <w:pStyle w:val="ListNumber"/>
            </w:pPr>
            <w:r>
              <w:t>Select</w:t>
            </w:r>
            <w:r w:rsidR="00E21073">
              <w:t xml:space="preserve"> the </w:t>
            </w:r>
            <w:r w:rsidR="00E21073">
              <w:rPr>
                <w:b/>
              </w:rPr>
              <w:t>back arrow &lt;</w:t>
            </w:r>
            <w:r w:rsidR="00E21073">
              <w:t xml:space="preserve"> in the upper left corner next to Download Surveys to return to the home screen.</w:t>
            </w:r>
          </w:p>
        </w:tc>
        <w:tc>
          <w:tcPr>
            <w:tcW w:w="4320" w:type="dxa"/>
            <w:tcBorders>
              <w:top w:val="nil"/>
              <w:left w:val="nil"/>
              <w:bottom w:val="nil"/>
              <w:right w:val="nil"/>
            </w:tcBorders>
          </w:tcPr>
          <w:p w14:paraId="007604A8" w14:textId="5EBDF615" w:rsidR="00E21073" w:rsidRDefault="00E260EA" w:rsidP="00060E27">
            <w:pPr>
              <w:pStyle w:val="Graphic"/>
              <w:rPr>
                <w:noProof/>
              </w:rPr>
            </w:pPr>
            <w:r>
              <w:rPr>
                <w:noProof/>
              </w:rPr>
              <w:drawing>
                <wp:inline distT="0" distB="0" distL="0" distR="0" wp14:anchorId="38966ABB" wp14:editId="5E86B7B3">
                  <wp:extent cx="2529840" cy="1114775"/>
                  <wp:effectExtent l="0" t="0" r="381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554500" cy="1125641"/>
                          </a:xfrm>
                          <a:prstGeom prst="rect">
                            <a:avLst/>
                          </a:prstGeom>
                        </pic:spPr>
                      </pic:pic>
                    </a:graphicData>
                  </a:graphic>
                </wp:inline>
              </w:drawing>
            </w:r>
          </w:p>
        </w:tc>
      </w:tr>
      <w:tr w:rsidR="00E260EA" w14:paraId="4E1C6F27" w14:textId="77777777" w:rsidTr="00E000E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40" w:type="dxa"/>
            <w:tcBorders>
              <w:top w:val="nil"/>
              <w:left w:val="nil"/>
              <w:bottom w:val="nil"/>
              <w:right w:val="nil"/>
            </w:tcBorders>
          </w:tcPr>
          <w:p w14:paraId="4EB593E6" w14:textId="03B011FC" w:rsidR="00060E27" w:rsidRPr="00A447CE" w:rsidRDefault="00060E27" w:rsidP="00060E27">
            <w:pPr>
              <w:pStyle w:val="BodyText"/>
              <w:rPr>
                <w:i/>
              </w:rPr>
            </w:pPr>
            <w:r w:rsidRPr="00A447CE">
              <w:rPr>
                <w:i/>
              </w:rPr>
              <w:lastRenderedPageBreak/>
              <w:t xml:space="preserve">The </w:t>
            </w:r>
            <w:r w:rsidR="00E260EA">
              <w:rPr>
                <w:i/>
              </w:rPr>
              <w:t>TOCI V2021 Condition Assessment</w:t>
            </w:r>
            <w:r w:rsidR="00E260EA" w:rsidRPr="00A447CE">
              <w:rPr>
                <w:i/>
              </w:rPr>
              <w:t xml:space="preserve"> </w:t>
            </w:r>
            <w:r w:rsidRPr="00A447CE">
              <w:rPr>
                <w:i/>
              </w:rPr>
              <w:t xml:space="preserve">survey now appears in My Surveys. </w:t>
            </w:r>
          </w:p>
          <w:p w14:paraId="26F7B3E6" w14:textId="7FF445E0" w:rsidR="00060E27" w:rsidRDefault="005A22CF" w:rsidP="00196AF6">
            <w:pPr>
              <w:pStyle w:val="ListNumber"/>
            </w:pPr>
            <w:r>
              <w:t>Select</w:t>
            </w:r>
            <w:r w:rsidR="00060E27">
              <w:t xml:space="preserve"> the </w:t>
            </w:r>
            <w:r w:rsidR="00FC1682" w:rsidRPr="00FC1682">
              <w:rPr>
                <w:b/>
              </w:rPr>
              <w:t xml:space="preserve">TRANS </w:t>
            </w:r>
            <w:r w:rsidR="009009ED">
              <w:rPr>
                <w:b/>
              </w:rPr>
              <w:t>V2021 Condition Assessment</w:t>
            </w:r>
            <w:r w:rsidR="00060E27" w:rsidRPr="00196AF6">
              <w:rPr>
                <w:b/>
              </w:rPr>
              <w:t xml:space="preserve"> </w:t>
            </w:r>
            <w:r w:rsidR="00060E27">
              <w:t>icon.</w:t>
            </w:r>
          </w:p>
          <w:p w14:paraId="0782612B" w14:textId="77777777" w:rsidR="00E21073" w:rsidRDefault="00E21073" w:rsidP="00196AF6">
            <w:pPr>
              <w:pStyle w:val="ListParagraph"/>
              <w:spacing w:before="120" w:after="120" w:line="240" w:lineRule="auto"/>
              <w:ind w:left="360"/>
              <w:contextualSpacing w:val="0"/>
            </w:pPr>
          </w:p>
        </w:tc>
        <w:tc>
          <w:tcPr>
            <w:tcW w:w="4320" w:type="dxa"/>
            <w:tcBorders>
              <w:top w:val="nil"/>
              <w:left w:val="nil"/>
              <w:bottom w:val="nil"/>
              <w:right w:val="nil"/>
            </w:tcBorders>
          </w:tcPr>
          <w:p w14:paraId="2FD65F8D" w14:textId="4A867A13" w:rsidR="00E21073" w:rsidRDefault="009009ED" w:rsidP="00060E27">
            <w:pPr>
              <w:pStyle w:val="Graphic"/>
              <w:rPr>
                <w:noProof/>
              </w:rPr>
            </w:pPr>
            <w:r>
              <w:rPr>
                <w:noProof/>
              </w:rPr>
              <w:drawing>
                <wp:inline distT="0" distB="0" distL="0" distR="0" wp14:anchorId="2406166D" wp14:editId="35B5A722">
                  <wp:extent cx="2804160" cy="13401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25464" cy="1350291"/>
                          </a:xfrm>
                          <a:prstGeom prst="rect">
                            <a:avLst/>
                          </a:prstGeom>
                        </pic:spPr>
                      </pic:pic>
                    </a:graphicData>
                  </a:graphic>
                </wp:inline>
              </w:drawing>
            </w:r>
          </w:p>
        </w:tc>
      </w:tr>
    </w:tbl>
    <w:p w14:paraId="0011BB46" w14:textId="7AB365C8" w:rsidR="00196AF6" w:rsidRDefault="00196AF6" w:rsidP="00196AF6">
      <w:pPr>
        <w:rPr>
          <w:i/>
        </w:rPr>
      </w:pPr>
      <w:r w:rsidRPr="00A64B7D">
        <w:rPr>
          <w:i/>
        </w:rPr>
        <w:t xml:space="preserve">The </w:t>
      </w:r>
      <w:r w:rsidR="00044D4D">
        <w:rPr>
          <w:i/>
        </w:rPr>
        <w:t xml:space="preserve">TOCI </w:t>
      </w:r>
      <w:r w:rsidR="009009ED">
        <w:rPr>
          <w:i/>
        </w:rPr>
        <w:t>V2021 Condition Assessment</w:t>
      </w:r>
      <w:r w:rsidR="009009ED" w:rsidRPr="00A447CE">
        <w:rPr>
          <w:i/>
        </w:rPr>
        <w:t xml:space="preserve"> </w:t>
      </w:r>
      <w:r>
        <w:rPr>
          <w:i/>
        </w:rPr>
        <w:t>form displays with the Collect and Inbox folders.</w:t>
      </w:r>
    </w:p>
    <w:p w14:paraId="434A2740" w14:textId="77777777" w:rsidR="00196AF6" w:rsidRDefault="00196AF6" w:rsidP="00196AF6">
      <w:pPr>
        <w:pStyle w:val="Heading2"/>
      </w:pPr>
      <w:bookmarkStart w:id="3" w:name="_Toc448433"/>
      <w:bookmarkStart w:id="4" w:name="_Toc63844067"/>
      <w:r>
        <w:t>Accessing Inspections through the Inbox</w:t>
      </w:r>
      <w:bookmarkEnd w:id="3"/>
      <w:bookmarkEnd w:id="4"/>
      <w:r>
        <w:t xml:space="preserve"> </w:t>
      </w:r>
    </w:p>
    <w:tbl>
      <w:tblPr>
        <w:tblStyle w:val="TableGrid"/>
        <w:tblW w:w="0" w:type="auto"/>
        <w:tblLayout w:type="fixed"/>
        <w:tblLook w:val="04A0" w:firstRow="1" w:lastRow="0" w:firstColumn="1" w:lastColumn="0" w:noHBand="0" w:noVBand="1"/>
      </w:tblPr>
      <w:tblGrid>
        <w:gridCol w:w="5040"/>
        <w:gridCol w:w="4320"/>
      </w:tblGrid>
      <w:tr w:rsidR="00196AF6" w14:paraId="3F808086" w14:textId="77777777" w:rsidTr="00E000EF">
        <w:tc>
          <w:tcPr>
            <w:tcW w:w="5040" w:type="dxa"/>
            <w:tcBorders>
              <w:top w:val="nil"/>
              <w:left w:val="nil"/>
              <w:bottom w:val="nil"/>
              <w:right w:val="nil"/>
            </w:tcBorders>
          </w:tcPr>
          <w:p w14:paraId="0ED08C49" w14:textId="77777777" w:rsidR="00196AF6" w:rsidRDefault="00196AF6" w:rsidP="00665484">
            <w:pPr>
              <w:pStyle w:val="BodyText"/>
            </w:pPr>
            <w:r>
              <w:t>All inspections assigned for completion will appear in the Inbox.</w:t>
            </w:r>
          </w:p>
          <w:p w14:paraId="71A278F3" w14:textId="79D4AC09" w:rsidR="00196AF6" w:rsidRDefault="005A22CF" w:rsidP="00196AF6">
            <w:pPr>
              <w:pStyle w:val="ListNumber"/>
            </w:pPr>
            <w:r>
              <w:t>Select</w:t>
            </w:r>
            <w:r w:rsidR="00196AF6">
              <w:t xml:space="preserve"> the </w:t>
            </w:r>
            <w:r w:rsidR="00196AF6" w:rsidRPr="00196AF6">
              <w:rPr>
                <w:b/>
              </w:rPr>
              <w:t>Inbox</w:t>
            </w:r>
            <w:r w:rsidR="00196AF6">
              <w:t xml:space="preserve"> icon at the bottom of the screen. </w:t>
            </w:r>
          </w:p>
          <w:p w14:paraId="0106F778" w14:textId="77777777" w:rsidR="00196AF6" w:rsidRDefault="00196AF6" w:rsidP="00665484">
            <w:pPr>
              <w:pStyle w:val="BodyText"/>
            </w:pPr>
          </w:p>
        </w:tc>
        <w:tc>
          <w:tcPr>
            <w:tcW w:w="4320" w:type="dxa"/>
            <w:tcBorders>
              <w:top w:val="nil"/>
              <w:left w:val="nil"/>
              <w:bottom w:val="nil"/>
              <w:right w:val="nil"/>
            </w:tcBorders>
          </w:tcPr>
          <w:p w14:paraId="03506D5F" w14:textId="0519BD19" w:rsidR="00196AF6" w:rsidRDefault="009009ED" w:rsidP="00E000EF">
            <w:pPr>
              <w:pStyle w:val="Graphic"/>
            </w:pPr>
            <w:r>
              <w:rPr>
                <w:noProof/>
              </w:rPr>
              <w:drawing>
                <wp:inline distT="0" distB="0" distL="0" distR="0" wp14:anchorId="47782992" wp14:editId="67DF966F">
                  <wp:extent cx="2606040" cy="358521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606040" cy="3585210"/>
                          </a:xfrm>
                          <a:prstGeom prst="rect">
                            <a:avLst/>
                          </a:prstGeom>
                        </pic:spPr>
                      </pic:pic>
                    </a:graphicData>
                  </a:graphic>
                </wp:inline>
              </w:drawing>
            </w:r>
          </w:p>
        </w:tc>
      </w:tr>
      <w:tr w:rsidR="00196AF6" w14:paraId="6A549F7B" w14:textId="77777777" w:rsidTr="00E000EF">
        <w:tc>
          <w:tcPr>
            <w:tcW w:w="5040" w:type="dxa"/>
            <w:tcBorders>
              <w:top w:val="nil"/>
              <w:left w:val="nil"/>
              <w:bottom w:val="nil"/>
              <w:right w:val="nil"/>
            </w:tcBorders>
          </w:tcPr>
          <w:p w14:paraId="13FF036B" w14:textId="77777777" w:rsidR="00196AF6" w:rsidRDefault="00196AF6" w:rsidP="00196AF6">
            <w:pPr>
              <w:pStyle w:val="BodyText"/>
            </w:pPr>
            <w:r>
              <w:lastRenderedPageBreak/>
              <w:t>The first time you log in, the I</w:t>
            </w:r>
            <w:r w:rsidRPr="006627D7">
              <w:t xml:space="preserve">nbox will be empty. </w:t>
            </w:r>
          </w:p>
          <w:p w14:paraId="3FCF5DB2" w14:textId="2F0699C7" w:rsidR="00196AF6" w:rsidRDefault="005A22CF" w:rsidP="00196AF6">
            <w:pPr>
              <w:pStyle w:val="ListNumber"/>
            </w:pPr>
            <w:r>
              <w:t>Select</w:t>
            </w:r>
            <w:r w:rsidR="00196AF6" w:rsidRPr="006627D7">
              <w:t xml:space="preserve"> </w:t>
            </w:r>
            <w:r w:rsidR="00196AF6" w:rsidRPr="00B53B75">
              <w:rPr>
                <w:b/>
              </w:rPr>
              <w:t>Refresh</w:t>
            </w:r>
            <w:r w:rsidR="00196AF6" w:rsidRPr="006627D7">
              <w:t xml:space="preserve"> in the lower right corner.</w:t>
            </w:r>
          </w:p>
        </w:tc>
        <w:tc>
          <w:tcPr>
            <w:tcW w:w="4320" w:type="dxa"/>
            <w:tcBorders>
              <w:top w:val="nil"/>
              <w:left w:val="nil"/>
              <w:bottom w:val="nil"/>
              <w:right w:val="nil"/>
            </w:tcBorders>
          </w:tcPr>
          <w:p w14:paraId="114A4C0F" w14:textId="1EB97E47" w:rsidR="00196AF6" w:rsidRDefault="009009ED" w:rsidP="00665484">
            <w:pPr>
              <w:pStyle w:val="Graphic"/>
            </w:pPr>
            <w:r>
              <w:rPr>
                <w:noProof/>
              </w:rPr>
              <w:drawing>
                <wp:inline distT="0" distB="0" distL="0" distR="0" wp14:anchorId="4D2E3505" wp14:editId="4079E5DB">
                  <wp:extent cx="2439697" cy="33528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442412" cy="3356531"/>
                          </a:xfrm>
                          <a:prstGeom prst="rect">
                            <a:avLst/>
                          </a:prstGeom>
                        </pic:spPr>
                      </pic:pic>
                    </a:graphicData>
                  </a:graphic>
                </wp:inline>
              </w:drawing>
            </w:r>
          </w:p>
        </w:tc>
      </w:tr>
      <w:tr w:rsidR="00196AF6" w14:paraId="20406F87" w14:textId="77777777" w:rsidTr="00E000EF">
        <w:tc>
          <w:tcPr>
            <w:tcW w:w="5040" w:type="dxa"/>
            <w:tcBorders>
              <w:top w:val="nil"/>
              <w:left w:val="nil"/>
              <w:bottom w:val="nil"/>
              <w:right w:val="nil"/>
            </w:tcBorders>
          </w:tcPr>
          <w:p w14:paraId="25235E51" w14:textId="20FEF815" w:rsidR="008877D9" w:rsidRDefault="00196AF6" w:rsidP="00665484">
            <w:pPr>
              <w:pStyle w:val="BodyText"/>
            </w:pPr>
            <w:r>
              <w:t xml:space="preserve">A list of all the inspections that have been assigned to you will be displayed in the </w:t>
            </w:r>
            <w:r w:rsidRPr="00D34B35">
              <w:rPr>
                <w:b/>
                <w:i/>
              </w:rPr>
              <w:t xml:space="preserve">List </w:t>
            </w:r>
            <w:r w:rsidR="008877D9">
              <w:t>view.</w:t>
            </w:r>
          </w:p>
          <w:p w14:paraId="4FACA2A8" w14:textId="0F788E65" w:rsidR="008877D9" w:rsidRDefault="008877D9" w:rsidP="00665484">
            <w:pPr>
              <w:pStyle w:val="BodyText"/>
            </w:pPr>
            <w:r>
              <w:t>There are a few options to open the inspection form:</w:t>
            </w:r>
          </w:p>
          <w:p w14:paraId="2CE8D5C8" w14:textId="33203410" w:rsidR="008877D9" w:rsidRDefault="005A22CF" w:rsidP="000E593E">
            <w:pPr>
              <w:pStyle w:val="ListBullet"/>
            </w:pPr>
            <w:r>
              <w:t>Select</w:t>
            </w:r>
            <w:r w:rsidR="008877D9">
              <w:t xml:space="preserve"> on </w:t>
            </w:r>
            <w:r w:rsidR="000E593E">
              <w:t xml:space="preserve">the </w:t>
            </w:r>
            <w:r w:rsidR="008877D9">
              <w:t xml:space="preserve">structure in </w:t>
            </w:r>
            <w:r w:rsidR="008877D9" w:rsidRPr="000E593E">
              <w:rPr>
                <w:i/>
              </w:rPr>
              <w:t>List View</w:t>
            </w:r>
            <w:r w:rsidR="008877D9">
              <w:t>.</w:t>
            </w:r>
            <w:r w:rsidR="000E593E">
              <w:t xml:space="preserve"> </w:t>
            </w:r>
          </w:p>
          <w:p w14:paraId="35AF6196" w14:textId="293AC609" w:rsidR="008877D9" w:rsidRDefault="000E593E" w:rsidP="009009ED">
            <w:pPr>
              <w:pStyle w:val="BodyText"/>
            </w:pPr>
            <w:r w:rsidRPr="000E593E">
              <w:rPr>
                <w:b/>
              </w:rPr>
              <w:t>NOTE:</w:t>
            </w:r>
            <w:r>
              <w:t xml:space="preserve"> </w:t>
            </w:r>
            <w:r w:rsidR="009009ED">
              <w:t xml:space="preserve">When there is more than one </w:t>
            </w:r>
            <w:proofErr w:type="gramStart"/>
            <w:r w:rsidR="009009ED">
              <w:t xml:space="preserve">structure, </w:t>
            </w:r>
            <w:r>
              <w:t xml:space="preserve"> </w:t>
            </w:r>
            <w:r w:rsidR="009009ED">
              <w:t>the</w:t>
            </w:r>
            <w:proofErr w:type="gramEnd"/>
            <w:r w:rsidR="009009ED">
              <w:t xml:space="preserve"> Sort and Search features are available for you to use.</w:t>
            </w:r>
          </w:p>
          <w:p w14:paraId="39D845BC" w14:textId="6A003BB5" w:rsidR="00196AF6" w:rsidRDefault="008877D9" w:rsidP="000E593E">
            <w:pPr>
              <w:pStyle w:val="BodyText"/>
            </w:pPr>
            <w:r w:rsidRPr="00950D06">
              <w:rPr>
                <w:i/>
              </w:rPr>
              <w:t xml:space="preserve">The Inspection form </w:t>
            </w:r>
            <w:r>
              <w:rPr>
                <w:i/>
              </w:rPr>
              <w:t>opens</w:t>
            </w:r>
            <w:r w:rsidRPr="00950D06">
              <w:rPr>
                <w:i/>
              </w:rPr>
              <w:t xml:space="preserve">. </w:t>
            </w:r>
          </w:p>
        </w:tc>
        <w:tc>
          <w:tcPr>
            <w:tcW w:w="4320" w:type="dxa"/>
            <w:tcBorders>
              <w:top w:val="nil"/>
              <w:left w:val="nil"/>
              <w:bottom w:val="nil"/>
              <w:right w:val="nil"/>
            </w:tcBorders>
          </w:tcPr>
          <w:p w14:paraId="38F814BD" w14:textId="5B3C824C" w:rsidR="00196AF6" w:rsidRDefault="009009ED" w:rsidP="00665484">
            <w:pPr>
              <w:pStyle w:val="Graphic"/>
            </w:pPr>
            <w:r>
              <w:rPr>
                <w:noProof/>
              </w:rPr>
              <w:drawing>
                <wp:inline distT="0" distB="0" distL="0" distR="0" wp14:anchorId="3B5F7739" wp14:editId="03AB78F5">
                  <wp:extent cx="2450147" cy="3383280"/>
                  <wp:effectExtent l="0" t="0" r="762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452932" cy="3387126"/>
                          </a:xfrm>
                          <a:prstGeom prst="rect">
                            <a:avLst/>
                          </a:prstGeom>
                        </pic:spPr>
                      </pic:pic>
                    </a:graphicData>
                  </a:graphic>
                </wp:inline>
              </w:drawing>
            </w:r>
          </w:p>
        </w:tc>
      </w:tr>
      <w:tr w:rsidR="000C4233" w14:paraId="54F489C2" w14:textId="77777777" w:rsidTr="00665484">
        <w:tc>
          <w:tcPr>
            <w:tcW w:w="9360" w:type="dxa"/>
            <w:gridSpan w:val="2"/>
            <w:tcBorders>
              <w:top w:val="nil"/>
              <w:left w:val="nil"/>
              <w:bottom w:val="nil"/>
              <w:right w:val="nil"/>
            </w:tcBorders>
          </w:tcPr>
          <w:p w14:paraId="0FEE4B90" w14:textId="77777777" w:rsidR="000C4233" w:rsidRDefault="000C4233" w:rsidP="000C4233">
            <w:pPr>
              <w:pStyle w:val="BodyText"/>
            </w:pPr>
            <w:r w:rsidRPr="000E7FFA">
              <w:rPr>
                <w:b/>
              </w:rPr>
              <w:t>NOTE:</w:t>
            </w:r>
            <w:r>
              <w:t xml:space="preserve"> Once you begin an inspection, the structure will disappear off the list in your Inbox and off the map.</w:t>
            </w:r>
          </w:p>
          <w:p w14:paraId="04D0AFCA" w14:textId="25FF86B7" w:rsidR="008877D9" w:rsidRDefault="008877D9" w:rsidP="000E593E">
            <w:pPr>
              <w:pStyle w:val="BodyText"/>
              <w:rPr>
                <w:noProof/>
              </w:rPr>
            </w:pPr>
            <w:r>
              <w:t xml:space="preserve">You also have the option to view the assigned inspections in </w:t>
            </w:r>
            <w:r w:rsidRPr="00D34B35">
              <w:rPr>
                <w:b/>
                <w:i/>
              </w:rPr>
              <w:t>Map</w:t>
            </w:r>
            <w:r>
              <w:t xml:space="preserve"> view.</w:t>
            </w:r>
          </w:p>
        </w:tc>
      </w:tr>
    </w:tbl>
    <w:p w14:paraId="70D7E176" w14:textId="77777777" w:rsidR="008F7BEB" w:rsidRDefault="008F7BEB" w:rsidP="00CF3B07">
      <w:bookmarkStart w:id="5" w:name="_Toc534898670"/>
      <w:bookmarkStart w:id="6" w:name="_Toc448435"/>
    </w:p>
    <w:p w14:paraId="2011E66B" w14:textId="77777777" w:rsidR="00CF3B07" w:rsidRDefault="00CF3B07" w:rsidP="00CF3B07">
      <w:pPr>
        <w:pStyle w:val="Heading3"/>
      </w:pPr>
      <w:bookmarkStart w:id="7" w:name="_Toc63844068"/>
      <w:r>
        <w:lastRenderedPageBreak/>
        <w:t>Map View</w:t>
      </w:r>
      <w:bookmarkEnd w:id="7"/>
    </w:p>
    <w:tbl>
      <w:tblPr>
        <w:tblStyle w:val="TableGrid"/>
        <w:tblW w:w="0" w:type="auto"/>
        <w:tblLayout w:type="fixed"/>
        <w:tblLook w:val="04A0" w:firstRow="1" w:lastRow="0" w:firstColumn="1" w:lastColumn="0" w:noHBand="0" w:noVBand="1"/>
      </w:tblPr>
      <w:tblGrid>
        <w:gridCol w:w="4590"/>
        <w:gridCol w:w="27"/>
        <w:gridCol w:w="4743"/>
      </w:tblGrid>
      <w:tr w:rsidR="00CF3B07" w14:paraId="3943DF05" w14:textId="77777777" w:rsidTr="00665484">
        <w:tc>
          <w:tcPr>
            <w:tcW w:w="4617" w:type="dxa"/>
            <w:gridSpan w:val="2"/>
            <w:tcBorders>
              <w:top w:val="nil"/>
              <w:left w:val="nil"/>
              <w:bottom w:val="nil"/>
              <w:right w:val="nil"/>
            </w:tcBorders>
          </w:tcPr>
          <w:p w14:paraId="69C15C54" w14:textId="3401DBFD" w:rsidR="00CF3B07" w:rsidRDefault="005A22CF" w:rsidP="00CF3B07">
            <w:pPr>
              <w:pStyle w:val="ListNumber"/>
              <w:numPr>
                <w:ilvl w:val="0"/>
                <w:numId w:val="9"/>
              </w:numPr>
            </w:pPr>
            <w:r>
              <w:t>Select</w:t>
            </w:r>
            <w:r w:rsidR="00CF3B07">
              <w:t xml:space="preserve"> </w:t>
            </w:r>
            <w:r w:rsidR="00CF3B07">
              <w:rPr>
                <w:b/>
              </w:rPr>
              <w:t xml:space="preserve">Map </w:t>
            </w:r>
            <w:r w:rsidR="00CF3B07">
              <w:t>t</w:t>
            </w:r>
            <w:r w:rsidR="00CF3B07" w:rsidRPr="005466E1">
              <w:t>o</w:t>
            </w:r>
            <w:r w:rsidR="00CF3B07">
              <w:t xml:space="preserve"> view the structures on a map.</w:t>
            </w:r>
          </w:p>
          <w:p w14:paraId="39FFEAF7" w14:textId="2E512F10" w:rsidR="00CF3B07" w:rsidRDefault="00CF3B07" w:rsidP="00665484">
            <w:pPr>
              <w:pStyle w:val="BodyText"/>
              <w:rPr>
                <w:i/>
              </w:rPr>
            </w:pPr>
            <w:r>
              <w:rPr>
                <w:i/>
              </w:rPr>
              <w:t xml:space="preserve">The World Street map opens and the structures display </w:t>
            </w:r>
            <w:r w:rsidR="00FD1CC9">
              <w:rPr>
                <w:i/>
              </w:rPr>
              <w:t>with a blue diamond</w:t>
            </w:r>
            <w:r>
              <w:rPr>
                <w:i/>
              </w:rPr>
              <w:t xml:space="preserve"> a</w:t>
            </w:r>
            <w:r w:rsidR="00FD1CC9">
              <w:rPr>
                <w:i/>
              </w:rPr>
              <w:t>long with the structure numbers when zoomed in.</w:t>
            </w:r>
          </w:p>
          <w:p w14:paraId="29E5E783" w14:textId="77777777" w:rsidR="00CF3B07" w:rsidRDefault="00CF3B07" w:rsidP="00665484">
            <w:pPr>
              <w:pStyle w:val="BodyText"/>
              <w:rPr>
                <w:i/>
              </w:rPr>
            </w:pPr>
          </w:p>
          <w:p w14:paraId="73EF6800" w14:textId="7EFFF707" w:rsidR="00CF3B07" w:rsidRPr="005B122C" w:rsidRDefault="00CF3B07" w:rsidP="009F4A1F">
            <w:pPr>
              <w:pStyle w:val="BodyText"/>
              <w:rPr>
                <w:i/>
              </w:rPr>
            </w:pPr>
            <w:r w:rsidRPr="000E7FFA">
              <w:rPr>
                <w:b/>
              </w:rPr>
              <w:t>NOTE:</w:t>
            </w:r>
            <w:r>
              <w:t xml:space="preserve"> If you have cellular service and are connected to the internet, new inspections may be pushed to your device and will automatically be added to your list. You will need to </w:t>
            </w:r>
            <w:r w:rsidR="009F4A1F">
              <w:t>tap</w:t>
            </w:r>
            <w:r>
              <w:t xml:space="preserve"> Refresh at the bottom right of the screen.</w:t>
            </w:r>
          </w:p>
        </w:tc>
        <w:tc>
          <w:tcPr>
            <w:tcW w:w="4743" w:type="dxa"/>
            <w:tcBorders>
              <w:top w:val="nil"/>
              <w:left w:val="nil"/>
              <w:bottom w:val="nil"/>
              <w:right w:val="nil"/>
            </w:tcBorders>
          </w:tcPr>
          <w:p w14:paraId="4275B8EB" w14:textId="7CC626A9" w:rsidR="00CF3B07" w:rsidRDefault="009009ED" w:rsidP="00665484">
            <w:pPr>
              <w:pStyle w:val="Graphic"/>
            </w:pPr>
            <w:r>
              <w:rPr>
                <w:noProof/>
              </w:rPr>
              <w:drawing>
                <wp:inline distT="0" distB="0" distL="0" distR="0" wp14:anchorId="58C61130" wp14:editId="2440E9CB">
                  <wp:extent cx="2284632" cy="3154680"/>
                  <wp:effectExtent l="0" t="0" r="1905"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291334" cy="3163934"/>
                          </a:xfrm>
                          <a:prstGeom prst="rect">
                            <a:avLst/>
                          </a:prstGeom>
                        </pic:spPr>
                      </pic:pic>
                    </a:graphicData>
                  </a:graphic>
                </wp:inline>
              </w:drawing>
            </w:r>
          </w:p>
        </w:tc>
      </w:tr>
      <w:tr w:rsidR="00CF3B07" w14:paraId="4244F554" w14:textId="77777777" w:rsidTr="00665484">
        <w:tc>
          <w:tcPr>
            <w:tcW w:w="4617" w:type="dxa"/>
            <w:gridSpan w:val="2"/>
            <w:tcBorders>
              <w:top w:val="nil"/>
              <w:left w:val="nil"/>
              <w:bottom w:val="nil"/>
              <w:right w:val="nil"/>
            </w:tcBorders>
          </w:tcPr>
          <w:p w14:paraId="7BCF9FE0" w14:textId="77777777" w:rsidR="00CF3B07" w:rsidRDefault="00CF3B07" w:rsidP="00665484">
            <w:pPr>
              <w:pStyle w:val="BodyText"/>
            </w:pPr>
            <w:r>
              <w:t>Structures assigned to you for inspection appear as blue diamonds.</w:t>
            </w:r>
          </w:p>
          <w:p w14:paraId="67354524" w14:textId="506C6BC8" w:rsidR="00CF3B07" w:rsidRDefault="00CF3B07" w:rsidP="00665484">
            <w:pPr>
              <w:pStyle w:val="BodyText"/>
            </w:pPr>
            <w:r>
              <w:t>To zoom in on the map, you can pinch and drag or double-</w:t>
            </w:r>
            <w:r w:rsidR="00F177ED">
              <w:t>click</w:t>
            </w:r>
            <w:r>
              <w:t xml:space="preserve"> </w:t>
            </w:r>
            <w:r w:rsidRPr="0023279A">
              <w:rPr>
                <w:b/>
              </w:rPr>
              <w:t>+</w:t>
            </w:r>
            <w:r>
              <w:t xml:space="preserve"> or </w:t>
            </w:r>
            <w:r w:rsidRPr="0023279A">
              <w:rPr>
                <w:b/>
              </w:rPr>
              <w:t>--</w:t>
            </w:r>
            <w:r>
              <w:t xml:space="preserve"> on </w:t>
            </w:r>
            <w:r w:rsidR="000E593E">
              <w:t xml:space="preserve">the </w:t>
            </w:r>
            <w:r>
              <w:t xml:space="preserve">map. </w:t>
            </w:r>
          </w:p>
          <w:p w14:paraId="732ED477" w14:textId="77777777" w:rsidR="000E593E" w:rsidRDefault="000E593E" w:rsidP="00665484">
            <w:pPr>
              <w:pStyle w:val="BodyText"/>
            </w:pPr>
          </w:p>
          <w:p w14:paraId="01AA5E28" w14:textId="77777777" w:rsidR="00CF3B07" w:rsidRDefault="00CF3B07" w:rsidP="00665484">
            <w:pPr>
              <w:pStyle w:val="BodyText"/>
            </w:pPr>
          </w:p>
          <w:p w14:paraId="7FEAE378" w14:textId="77777777" w:rsidR="00CF3B07" w:rsidRDefault="00CF3B07" w:rsidP="00665484">
            <w:pPr>
              <w:pStyle w:val="BodyText"/>
            </w:pPr>
          </w:p>
        </w:tc>
        <w:tc>
          <w:tcPr>
            <w:tcW w:w="4743" w:type="dxa"/>
            <w:tcBorders>
              <w:top w:val="nil"/>
              <w:left w:val="nil"/>
              <w:bottom w:val="nil"/>
              <w:right w:val="nil"/>
            </w:tcBorders>
          </w:tcPr>
          <w:p w14:paraId="7125629C" w14:textId="41025135" w:rsidR="00CF3B07" w:rsidRPr="00CC2458" w:rsidRDefault="009009ED" w:rsidP="00665484">
            <w:pPr>
              <w:pStyle w:val="Graphic"/>
            </w:pPr>
            <w:r>
              <w:rPr>
                <w:noProof/>
              </w:rPr>
              <w:drawing>
                <wp:inline distT="0" distB="0" distL="0" distR="0" wp14:anchorId="10F226B6" wp14:editId="3B4C2198">
                  <wp:extent cx="2308860" cy="375527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318397" cy="3770788"/>
                          </a:xfrm>
                          <a:prstGeom prst="rect">
                            <a:avLst/>
                          </a:prstGeom>
                        </pic:spPr>
                      </pic:pic>
                    </a:graphicData>
                  </a:graphic>
                </wp:inline>
              </w:drawing>
            </w:r>
          </w:p>
        </w:tc>
      </w:tr>
      <w:tr w:rsidR="00CF3B07" w14:paraId="76CBCFC9" w14:textId="77777777" w:rsidTr="001A69C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590" w:type="dxa"/>
          </w:tcPr>
          <w:p w14:paraId="5F29740C" w14:textId="77777777" w:rsidR="00FD1CC9" w:rsidRDefault="00FD1CC9" w:rsidP="00FD1CC9">
            <w:pPr>
              <w:pStyle w:val="BodyText"/>
            </w:pPr>
            <w:r>
              <w:lastRenderedPageBreak/>
              <w:t>There are five other map view options:</w:t>
            </w:r>
          </w:p>
          <w:p w14:paraId="5455D07E" w14:textId="77777777" w:rsidR="00FD1CC9" w:rsidRDefault="00FD1CC9" w:rsidP="00FD1CC9">
            <w:pPr>
              <w:pStyle w:val="ListBullet"/>
            </w:pPr>
            <w:r>
              <w:t>World Imagery</w:t>
            </w:r>
          </w:p>
          <w:p w14:paraId="7B2C4D55" w14:textId="77777777" w:rsidR="00FD1CC9" w:rsidRDefault="00FD1CC9" w:rsidP="00FD1CC9">
            <w:pPr>
              <w:pStyle w:val="ListBullet"/>
            </w:pPr>
            <w:r>
              <w:t>World Topography</w:t>
            </w:r>
          </w:p>
          <w:p w14:paraId="6D9FB4BB" w14:textId="77777777" w:rsidR="00FD1CC9" w:rsidRDefault="00FD1CC9" w:rsidP="00FD1CC9">
            <w:pPr>
              <w:pStyle w:val="ListBullet"/>
            </w:pPr>
            <w:r>
              <w:t>USA Topo Maps</w:t>
            </w:r>
          </w:p>
          <w:p w14:paraId="22E557B5" w14:textId="77777777" w:rsidR="00FD1CC9" w:rsidRDefault="00FD1CC9" w:rsidP="00FD1CC9">
            <w:pPr>
              <w:pStyle w:val="ListBullet"/>
            </w:pPr>
            <w:r>
              <w:t>Open Street Map</w:t>
            </w:r>
          </w:p>
          <w:p w14:paraId="53627246" w14:textId="77777777" w:rsidR="00FD1CC9" w:rsidRDefault="00FD1CC9" w:rsidP="00FD1CC9">
            <w:pPr>
              <w:pStyle w:val="ListBullet"/>
            </w:pPr>
            <w:r>
              <w:t>Open Street Map Humanitarian</w:t>
            </w:r>
          </w:p>
          <w:p w14:paraId="02C6D820" w14:textId="784BD6AB" w:rsidR="00FD1CC9" w:rsidRDefault="005A22CF" w:rsidP="00FD1CC9">
            <w:pPr>
              <w:pStyle w:val="ListNumber"/>
            </w:pPr>
            <w:r>
              <w:t>Select</w:t>
            </w:r>
            <w:r w:rsidR="00FD1CC9">
              <w:t xml:space="preserve"> the </w:t>
            </w:r>
            <w:r w:rsidR="00FD1CC9">
              <w:rPr>
                <w:noProof/>
              </w:rPr>
              <w:drawing>
                <wp:inline distT="0" distB="0" distL="0" distR="0" wp14:anchorId="215DFE4C" wp14:editId="2DF165B5">
                  <wp:extent cx="211455" cy="243880"/>
                  <wp:effectExtent l="0" t="0" r="0" b="3810"/>
                  <wp:docPr id="258" name="Picture 258" descr="C:\Users\kuetervf\AppData\Local\Temp\SNAGHTML755c2c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uetervf\AppData\Local\Temp\SNAGHTML755c2c8.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12715" cy="245333"/>
                          </a:xfrm>
                          <a:prstGeom prst="rect">
                            <a:avLst/>
                          </a:prstGeom>
                          <a:noFill/>
                          <a:ln>
                            <a:noFill/>
                          </a:ln>
                        </pic:spPr>
                      </pic:pic>
                    </a:graphicData>
                  </a:graphic>
                </wp:inline>
              </w:drawing>
            </w:r>
            <w:r w:rsidR="00FD1CC9">
              <w:t xml:space="preserve"> map gallery icon.</w:t>
            </w:r>
          </w:p>
          <w:p w14:paraId="2C6079EC" w14:textId="386C3398" w:rsidR="00CF3B07" w:rsidRDefault="00CF3B07" w:rsidP="00665484">
            <w:pPr>
              <w:pStyle w:val="GraphicCaption"/>
            </w:pPr>
          </w:p>
        </w:tc>
        <w:tc>
          <w:tcPr>
            <w:tcW w:w="4770" w:type="dxa"/>
            <w:gridSpan w:val="2"/>
          </w:tcPr>
          <w:p w14:paraId="0C320A8F" w14:textId="1FF1DBEB" w:rsidR="00CF3B07" w:rsidRDefault="00DA56C8" w:rsidP="00FD1CC9">
            <w:pPr>
              <w:pStyle w:val="Graphic"/>
            </w:pPr>
            <w:r>
              <w:rPr>
                <w:noProof/>
              </w:rPr>
              <w:drawing>
                <wp:inline distT="0" distB="0" distL="0" distR="0" wp14:anchorId="1C8E8EC1" wp14:editId="4E33091D">
                  <wp:extent cx="2614559" cy="425196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621818" cy="4263765"/>
                          </a:xfrm>
                          <a:prstGeom prst="rect">
                            <a:avLst/>
                          </a:prstGeom>
                        </pic:spPr>
                      </pic:pic>
                    </a:graphicData>
                  </a:graphic>
                </wp:inline>
              </w:drawing>
            </w:r>
          </w:p>
        </w:tc>
      </w:tr>
      <w:tr w:rsidR="00FD1CC9" w14:paraId="13235EBF" w14:textId="77777777" w:rsidTr="00FD1CC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9360" w:type="dxa"/>
            <w:gridSpan w:val="3"/>
          </w:tcPr>
          <w:p w14:paraId="29CF5CAF" w14:textId="761607D0" w:rsidR="00FD1CC9" w:rsidRDefault="00FD1CC9" w:rsidP="00FD1CC9">
            <w:pPr>
              <w:pStyle w:val="Graphic"/>
              <w:jc w:val="center"/>
            </w:pPr>
            <w:r>
              <w:rPr>
                <w:noProof/>
              </w:rPr>
              <w:drawing>
                <wp:inline distT="0" distB="0" distL="0" distR="0" wp14:anchorId="4636C021" wp14:editId="3F41647A">
                  <wp:extent cx="3041015" cy="2064137"/>
                  <wp:effectExtent l="0" t="0" r="6985"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078568" cy="2089627"/>
                          </a:xfrm>
                          <a:prstGeom prst="rect">
                            <a:avLst/>
                          </a:prstGeom>
                        </pic:spPr>
                      </pic:pic>
                    </a:graphicData>
                  </a:graphic>
                </wp:inline>
              </w:drawing>
            </w:r>
          </w:p>
        </w:tc>
      </w:tr>
    </w:tbl>
    <w:p w14:paraId="63EE80C5" w14:textId="5FABF132" w:rsidR="00CF3B07" w:rsidRDefault="009009ED" w:rsidP="00CF3B07">
      <w:pPr>
        <w:pStyle w:val="ListNumber"/>
        <w:numPr>
          <w:ilvl w:val="0"/>
          <w:numId w:val="9"/>
        </w:numPr>
      </w:pPr>
      <w:r>
        <w:t>Tap</w:t>
      </w:r>
      <w:r w:rsidR="00CF3B07">
        <w:t xml:space="preserve"> on a </w:t>
      </w:r>
      <w:r w:rsidR="00CF3B07" w:rsidRPr="000E593E">
        <w:rPr>
          <w:b/>
        </w:rPr>
        <w:t>structure</w:t>
      </w:r>
      <w:r w:rsidR="00CF3B07">
        <w:t xml:space="preserve"> (either in the list or on the map) to begin the </w:t>
      </w:r>
      <w:r>
        <w:t>inspection</w:t>
      </w:r>
      <w:r w:rsidR="00CF3B07">
        <w:t>.</w:t>
      </w:r>
    </w:p>
    <w:p w14:paraId="4FCEF043" w14:textId="1DB016BE" w:rsidR="00CF3B07" w:rsidRPr="00950D06" w:rsidRDefault="00CF3B07" w:rsidP="00CF3B07">
      <w:pPr>
        <w:pStyle w:val="BodyText"/>
        <w:rPr>
          <w:i/>
        </w:rPr>
      </w:pPr>
      <w:r w:rsidRPr="00950D06">
        <w:rPr>
          <w:i/>
        </w:rPr>
        <w:t xml:space="preserve">The </w:t>
      </w:r>
      <w:r w:rsidR="00DA56C8">
        <w:rPr>
          <w:i/>
        </w:rPr>
        <w:t>Condition Assessment</w:t>
      </w:r>
      <w:r w:rsidRPr="00950D06">
        <w:rPr>
          <w:i/>
        </w:rPr>
        <w:t xml:space="preserve"> form </w:t>
      </w:r>
      <w:r>
        <w:rPr>
          <w:i/>
        </w:rPr>
        <w:t>opens</w:t>
      </w:r>
      <w:r w:rsidRPr="00950D06">
        <w:rPr>
          <w:i/>
        </w:rPr>
        <w:t xml:space="preserve">. </w:t>
      </w:r>
    </w:p>
    <w:p w14:paraId="50E42D5B" w14:textId="77777777" w:rsidR="00CF3B07" w:rsidRDefault="00CF3B07" w:rsidP="00CF3B07">
      <w:pPr>
        <w:pStyle w:val="BodyText"/>
      </w:pPr>
      <w:r w:rsidRPr="000E7FFA">
        <w:rPr>
          <w:b/>
        </w:rPr>
        <w:t>NOTE:</w:t>
      </w:r>
      <w:r>
        <w:t xml:space="preserve"> Once you begin an inspection, the structure will disappear off the list in your Inbox and off the map.</w:t>
      </w:r>
    </w:p>
    <w:p w14:paraId="554EBE5F" w14:textId="74D75146" w:rsidR="001E76F8" w:rsidRDefault="001E76F8" w:rsidP="000B5A6C">
      <w:pPr>
        <w:pStyle w:val="Heading2"/>
      </w:pPr>
      <w:bookmarkStart w:id="8" w:name="_Toc63844069"/>
      <w:r>
        <w:lastRenderedPageBreak/>
        <w:t xml:space="preserve">Completing the </w:t>
      </w:r>
      <w:r w:rsidR="00DA56C8">
        <w:t xml:space="preserve">Condition Assessment </w:t>
      </w:r>
      <w:r>
        <w:t>Form</w:t>
      </w:r>
      <w:bookmarkEnd w:id="5"/>
      <w:bookmarkEnd w:id="6"/>
      <w:bookmarkEnd w:id="8"/>
    </w:p>
    <w:p w14:paraId="5DD14638" w14:textId="77777777" w:rsidR="001E76F8" w:rsidRPr="006627D7" w:rsidRDefault="001E76F8" w:rsidP="001E76F8">
      <w:pPr>
        <w:pStyle w:val="BodyText"/>
        <w:numPr>
          <w:ilvl w:val="0"/>
          <w:numId w:val="25"/>
        </w:numPr>
        <w:spacing w:before="120" w:after="120"/>
        <w:rPr>
          <w:szCs w:val="24"/>
        </w:rPr>
      </w:pPr>
      <w:r w:rsidRPr="006627D7">
        <w:rPr>
          <w:szCs w:val="24"/>
        </w:rPr>
        <w:t xml:space="preserve">Fields with </w:t>
      </w:r>
      <w:r w:rsidRPr="0000388A">
        <w:rPr>
          <w:b/>
          <w:szCs w:val="24"/>
        </w:rPr>
        <w:t>black</w:t>
      </w:r>
      <w:r w:rsidRPr="004D5F55">
        <w:rPr>
          <w:szCs w:val="24"/>
        </w:rPr>
        <w:t xml:space="preserve"> text</w:t>
      </w:r>
      <w:r w:rsidRPr="006627D7">
        <w:rPr>
          <w:szCs w:val="24"/>
        </w:rPr>
        <w:t xml:space="preserve"> are </w:t>
      </w:r>
      <w:r w:rsidRPr="0000388A">
        <w:rPr>
          <w:b/>
          <w:szCs w:val="24"/>
        </w:rPr>
        <w:t>read-only</w:t>
      </w:r>
      <w:r w:rsidRPr="006627D7">
        <w:rPr>
          <w:szCs w:val="24"/>
        </w:rPr>
        <w:t>.</w:t>
      </w:r>
    </w:p>
    <w:p w14:paraId="407FC1D6" w14:textId="77777777" w:rsidR="001E76F8" w:rsidRDefault="001E76F8" w:rsidP="001E76F8">
      <w:pPr>
        <w:pStyle w:val="BodyText"/>
        <w:numPr>
          <w:ilvl w:val="0"/>
          <w:numId w:val="25"/>
        </w:numPr>
        <w:spacing w:before="120" w:after="120"/>
        <w:rPr>
          <w:szCs w:val="24"/>
        </w:rPr>
      </w:pPr>
      <w:r w:rsidRPr="006627D7">
        <w:rPr>
          <w:szCs w:val="24"/>
        </w:rPr>
        <w:t xml:space="preserve">Fields marked with an </w:t>
      </w:r>
      <w:r w:rsidRPr="00036694">
        <w:rPr>
          <w:color w:val="FF0000"/>
          <w:szCs w:val="24"/>
        </w:rPr>
        <w:t>*</w:t>
      </w:r>
      <w:r w:rsidRPr="006627D7">
        <w:rPr>
          <w:szCs w:val="24"/>
        </w:rPr>
        <w:t xml:space="preserve"> are required. You will not be able to submit the inspection form if any required fields are left empty.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60"/>
        <w:gridCol w:w="4500"/>
      </w:tblGrid>
      <w:tr w:rsidR="00DA56C8" w14:paraId="75AE9DEA" w14:textId="77777777" w:rsidTr="001C4E97">
        <w:tc>
          <w:tcPr>
            <w:tcW w:w="4860" w:type="dxa"/>
          </w:tcPr>
          <w:p w14:paraId="241F50CF" w14:textId="64B7D347" w:rsidR="00DA56C8" w:rsidRDefault="00A85305" w:rsidP="00A85305">
            <w:pPr>
              <w:pStyle w:val="BodyText"/>
            </w:pPr>
            <w:r>
              <w:t xml:space="preserve">The Apple Maps Navigation link </w:t>
            </w:r>
            <w:proofErr w:type="gramStart"/>
            <w:r>
              <w:t>opens up</w:t>
            </w:r>
            <w:proofErr w:type="gramEnd"/>
            <w:r>
              <w:t xml:space="preserve"> the map for driving directions.</w:t>
            </w:r>
          </w:p>
          <w:p w14:paraId="7B3130EB" w14:textId="2913F480" w:rsidR="006C0916" w:rsidRDefault="00C0368C" w:rsidP="00A85305">
            <w:pPr>
              <w:pStyle w:val="BodyText"/>
            </w:pPr>
            <w:r>
              <w:t xml:space="preserve">You can access images via </w:t>
            </w:r>
            <w:proofErr w:type="spellStart"/>
            <w:r>
              <w:t>GRViewer</w:t>
            </w:r>
            <w:proofErr w:type="spellEnd"/>
            <w:r>
              <w:t xml:space="preserve"> (log in is required).</w:t>
            </w:r>
          </w:p>
          <w:p w14:paraId="6D9F6F00" w14:textId="77777777" w:rsidR="00A85305" w:rsidRDefault="00A85305" w:rsidP="00A85305">
            <w:pPr>
              <w:pStyle w:val="Heading3"/>
              <w:outlineLvl w:val="2"/>
            </w:pPr>
            <w:bookmarkStart w:id="9" w:name="_Toc63844070"/>
            <w:r>
              <w:t>Grid Name, Circuit and Circuit FLOC (Circuit Section)</w:t>
            </w:r>
            <w:bookmarkEnd w:id="9"/>
          </w:p>
          <w:p w14:paraId="67795FE5" w14:textId="77777777" w:rsidR="00A85305" w:rsidRDefault="00A85305" w:rsidP="00A85305">
            <w:pPr>
              <w:pStyle w:val="BodyText"/>
            </w:pPr>
            <w:r>
              <w:t>These fields will auto populate based on the original data provided.</w:t>
            </w:r>
          </w:p>
          <w:p w14:paraId="26BBA530" w14:textId="26F0304A" w:rsidR="00B4051A" w:rsidRDefault="00B4051A" w:rsidP="00A85305">
            <w:pPr>
              <w:pStyle w:val="BodyText"/>
            </w:pPr>
          </w:p>
        </w:tc>
        <w:tc>
          <w:tcPr>
            <w:tcW w:w="4500" w:type="dxa"/>
          </w:tcPr>
          <w:p w14:paraId="07BCEBCC" w14:textId="7AF7605F" w:rsidR="00DA56C8" w:rsidRDefault="00A85305" w:rsidP="001E76F8">
            <w:pPr>
              <w:pStyle w:val="Graphic"/>
              <w:rPr>
                <w:noProof/>
              </w:rPr>
            </w:pPr>
            <w:r>
              <w:rPr>
                <w:noProof/>
              </w:rPr>
              <w:drawing>
                <wp:inline distT="0" distB="0" distL="0" distR="0" wp14:anchorId="7F391DAF" wp14:editId="4D34C878">
                  <wp:extent cx="2720340" cy="4187190"/>
                  <wp:effectExtent l="0" t="0" r="381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720340" cy="4187190"/>
                          </a:xfrm>
                          <a:prstGeom prst="rect">
                            <a:avLst/>
                          </a:prstGeom>
                        </pic:spPr>
                      </pic:pic>
                    </a:graphicData>
                  </a:graphic>
                </wp:inline>
              </w:drawing>
            </w:r>
          </w:p>
        </w:tc>
      </w:tr>
    </w:tbl>
    <w:p w14:paraId="402EE3A8" w14:textId="77777777" w:rsidR="009F4A1F" w:rsidRDefault="009F4A1F">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60"/>
        <w:gridCol w:w="4500"/>
      </w:tblGrid>
      <w:tr w:rsidR="00597A9B" w14:paraId="1E770EC8" w14:textId="77777777" w:rsidTr="001C4E97">
        <w:tc>
          <w:tcPr>
            <w:tcW w:w="4860" w:type="dxa"/>
          </w:tcPr>
          <w:p w14:paraId="35DD5DFF" w14:textId="39DAC53E" w:rsidR="00597A9B" w:rsidRDefault="00597A9B" w:rsidP="00BB57E8">
            <w:pPr>
              <w:pStyle w:val="Heading3"/>
              <w:outlineLvl w:val="2"/>
            </w:pPr>
            <w:bookmarkStart w:id="10" w:name="_Toc63844071"/>
            <w:r>
              <w:lastRenderedPageBreak/>
              <w:t>Is Circuit Information Correct in the Field?</w:t>
            </w:r>
            <w:bookmarkEnd w:id="10"/>
          </w:p>
          <w:p w14:paraId="2AAE6413" w14:textId="77777777" w:rsidR="00597A9B" w:rsidRDefault="00597A9B" w:rsidP="00597A9B">
            <w:pPr>
              <w:pStyle w:val="ListNumber"/>
            </w:pPr>
            <w:r>
              <w:t xml:space="preserve">Select </w:t>
            </w:r>
            <w:r w:rsidRPr="00597A9B">
              <w:rPr>
                <w:b/>
              </w:rPr>
              <w:t>Yes or No</w:t>
            </w:r>
            <w:r>
              <w:t>.</w:t>
            </w:r>
          </w:p>
          <w:p w14:paraId="08B7D03B" w14:textId="77777777" w:rsidR="00597A9B" w:rsidRDefault="00597A9B" w:rsidP="00D81B64">
            <w:pPr>
              <w:pStyle w:val="ListBullet2"/>
            </w:pPr>
            <w:r>
              <w:t>If No is selected, the Circuit field displays.</w:t>
            </w:r>
          </w:p>
          <w:p w14:paraId="638075DF" w14:textId="77777777" w:rsidR="00597A9B" w:rsidRDefault="00597A9B" w:rsidP="00BB57E8">
            <w:pPr>
              <w:pStyle w:val="Heading3"/>
              <w:outlineLvl w:val="2"/>
            </w:pPr>
            <w:bookmarkStart w:id="11" w:name="_Toc63844072"/>
            <w:r>
              <w:t>Circuit</w:t>
            </w:r>
            <w:bookmarkEnd w:id="11"/>
          </w:p>
          <w:p w14:paraId="1C553494" w14:textId="14070388" w:rsidR="00597A9B" w:rsidRDefault="00597A9B" w:rsidP="00597A9B">
            <w:pPr>
              <w:pStyle w:val="ListNumber"/>
            </w:pPr>
            <w:r>
              <w:t xml:space="preserve">Type or select the </w:t>
            </w:r>
            <w:r w:rsidR="00BB57E8">
              <w:t>correct</w:t>
            </w:r>
            <w:r>
              <w:t xml:space="preserve"> </w:t>
            </w:r>
            <w:r w:rsidRPr="00597A9B">
              <w:rPr>
                <w:b/>
              </w:rPr>
              <w:t>Circuit name</w:t>
            </w:r>
            <w:r>
              <w:t xml:space="preserve"> from the list.</w:t>
            </w:r>
          </w:p>
          <w:p w14:paraId="269B3526" w14:textId="3A9FE752" w:rsidR="00347B4C" w:rsidRDefault="00347B4C" w:rsidP="00347B4C">
            <w:pPr>
              <w:pStyle w:val="Results"/>
            </w:pPr>
            <w:r>
              <w:t>NOTE: Selecting the Circuit name narrows down the Circuit FLOC (Circuit Section) name.</w:t>
            </w:r>
          </w:p>
          <w:p w14:paraId="2E8B979E" w14:textId="77777777" w:rsidR="00347B4C" w:rsidRDefault="00347B4C" w:rsidP="00BB57E8">
            <w:pPr>
              <w:pStyle w:val="Heading3"/>
              <w:outlineLvl w:val="2"/>
            </w:pPr>
            <w:bookmarkStart w:id="12" w:name="_Toc63844073"/>
            <w:r>
              <w:t>Circuit FLOC (Circuit Section)</w:t>
            </w:r>
            <w:bookmarkEnd w:id="12"/>
          </w:p>
          <w:p w14:paraId="1AA1BAFE" w14:textId="2B47967F" w:rsidR="00347B4C" w:rsidRPr="00347B4C" w:rsidRDefault="005A22CF" w:rsidP="00347B4C">
            <w:pPr>
              <w:pStyle w:val="ListNumber"/>
            </w:pPr>
            <w:r>
              <w:t>Select</w:t>
            </w:r>
            <w:r w:rsidR="00347B4C">
              <w:t xml:space="preserve"> the </w:t>
            </w:r>
            <w:r w:rsidR="00347B4C" w:rsidRPr="00347B4C">
              <w:rPr>
                <w:b/>
              </w:rPr>
              <w:t>down-arrow</w:t>
            </w:r>
            <w:r w:rsidR="00347B4C">
              <w:t xml:space="preserve"> to select the </w:t>
            </w:r>
            <w:r w:rsidR="00347B4C" w:rsidRPr="00347B4C">
              <w:rPr>
                <w:b/>
              </w:rPr>
              <w:t>Circuit FLOC (Circuit Section)</w:t>
            </w:r>
            <w:r w:rsidR="00347B4C">
              <w:t>.</w:t>
            </w:r>
          </w:p>
        </w:tc>
        <w:tc>
          <w:tcPr>
            <w:tcW w:w="4500" w:type="dxa"/>
          </w:tcPr>
          <w:p w14:paraId="602E52E1" w14:textId="20DB65F3" w:rsidR="00597A9B" w:rsidRDefault="00347B4C" w:rsidP="001E76F8">
            <w:pPr>
              <w:pStyle w:val="Graphic"/>
              <w:rPr>
                <w:noProof/>
              </w:rPr>
            </w:pPr>
            <w:r>
              <w:rPr>
                <w:noProof/>
              </w:rPr>
              <w:drawing>
                <wp:inline distT="0" distB="0" distL="0" distR="0" wp14:anchorId="1BE2E815" wp14:editId="6AEE2812">
                  <wp:extent cx="2720340" cy="638175"/>
                  <wp:effectExtent l="0" t="0" r="3810" b="952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720340" cy="638175"/>
                          </a:xfrm>
                          <a:prstGeom prst="rect">
                            <a:avLst/>
                          </a:prstGeom>
                        </pic:spPr>
                      </pic:pic>
                    </a:graphicData>
                  </a:graphic>
                </wp:inline>
              </w:drawing>
            </w:r>
          </w:p>
          <w:p w14:paraId="6C2E623E" w14:textId="77777777" w:rsidR="00347B4C" w:rsidRDefault="00347B4C" w:rsidP="00347B4C"/>
          <w:p w14:paraId="4D842E74" w14:textId="77777777" w:rsidR="00347B4C" w:rsidRDefault="00347B4C" w:rsidP="00347B4C"/>
          <w:p w14:paraId="4BA3D9F3" w14:textId="77777777" w:rsidR="00347B4C" w:rsidRDefault="00347B4C" w:rsidP="00347B4C"/>
          <w:p w14:paraId="67ED0D80" w14:textId="77777777" w:rsidR="00347B4C" w:rsidRDefault="00347B4C" w:rsidP="00347B4C"/>
          <w:p w14:paraId="0C2BD99F" w14:textId="77777777" w:rsidR="00347B4C" w:rsidRDefault="00347B4C" w:rsidP="00347B4C"/>
          <w:p w14:paraId="09484E61" w14:textId="079D2BC1" w:rsidR="00347B4C" w:rsidRDefault="00347B4C" w:rsidP="00347B4C">
            <w:r>
              <w:rPr>
                <w:noProof/>
              </w:rPr>
              <w:drawing>
                <wp:inline distT="0" distB="0" distL="0" distR="0" wp14:anchorId="33A43FDD" wp14:editId="3F32D654">
                  <wp:extent cx="2720340" cy="577215"/>
                  <wp:effectExtent l="0" t="0" r="381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720340" cy="577215"/>
                          </a:xfrm>
                          <a:prstGeom prst="rect">
                            <a:avLst/>
                          </a:prstGeom>
                        </pic:spPr>
                      </pic:pic>
                    </a:graphicData>
                  </a:graphic>
                </wp:inline>
              </w:drawing>
            </w:r>
          </w:p>
          <w:p w14:paraId="35F399C2" w14:textId="77777777" w:rsidR="00347B4C" w:rsidRDefault="00347B4C" w:rsidP="00347B4C"/>
          <w:p w14:paraId="5D5E7BFF" w14:textId="77777777" w:rsidR="00347B4C" w:rsidRDefault="00347B4C" w:rsidP="00347B4C"/>
          <w:p w14:paraId="498F6DE0" w14:textId="5BF6AF2D" w:rsidR="00347B4C" w:rsidRPr="00347B4C" w:rsidRDefault="00347B4C" w:rsidP="00347B4C">
            <w:r>
              <w:rPr>
                <w:noProof/>
              </w:rPr>
              <w:drawing>
                <wp:inline distT="0" distB="0" distL="0" distR="0" wp14:anchorId="21AB2DE3" wp14:editId="3F0C1D74">
                  <wp:extent cx="2720340" cy="562610"/>
                  <wp:effectExtent l="0" t="0" r="3810" b="889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720340" cy="562610"/>
                          </a:xfrm>
                          <a:prstGeom prst="rect">
                            <a:avLst/>
                          </a:prstGeom>
                        </pic:spPr>
                      </pic:pic>
                    </a:graphicData>
                  </a:graphic>
                </wp:inline>
              </w:drawing>
            </w:r>
          </w:p>
        </w:tc>
      </w:tr>
      <w:tr w:rsidR="00597A9B" w14:paraId="73DE0B31" w14:textId="77777777" w:rsidTr="001C4E97">
        <w:tc>
          <w:tcPr>
            <w:tcW w:w="4860" w:type="dxa"/>
          </w:tcPr>
          <w:p w14:paraId="3E216D68" w14:textId="49DEE57A" w:rsidR="00597A9B" w:rsidRDefault="00347B4C" w:rsidP="00BB57E8">
            <w:pPr>
              <w:pStyle w:val="Heading3"/>
              <w:outlineLvl w:val="2"/>
            </w:pPr>
            <w:bookmarkStart w:id="13" w:name="_Toc63844074"/>
            <w:r>
              <w:t>Voltage</w:t>
            </w:r>
            <w:bookmarkEnd w:id="13"/>
          </w:p>
          <w:p w14:paraId="40FDA62B" w14:textId="73005D48" w:rsidR="00347B4C" w:rsidRPr="00347B4C" w:rsidRDefault="00BB57E8" w:rsidP="00BB57E8">
            <w:pPr>
              <w:pStyle w:val="BodyText"/>
            </w:pPr>
            <w:r>
              <w:t>The voltage pre</w:t>
            </w:r>
            <w:r w:rsidR="00B4051A">
              <w:t>-</w:t>
            </w:r>
            <w:r>
              <w:t>populates based on the original circuit provided.</w:t>
            </w:r>
          </w:p>
        </w:tc>
        <w:tc>
          <w:tcPr>
            <w:tcW w:w="4500" w:type="dxa"/>
          </w:tcPr>
          <w:p w14:paraId="5DDC9F74" w14:textId="11BD626D" w:rsidR="00597A9B" w:rsidRDefault="00BB57E8" w:rsidP="001E76F8">
            <w:pPr>
              <w:pStyle w:val="Graphic"/>
              <w:rPr>
                <w:noProof/>
              </w:rPr>
            </w:pPr>
            <w:r>
              <w:rPr>
                <w:noProof/>
              </w:rPr>
              <w:drawing>
                <wp:inline distT="0" distB="0" distL="0" distR="0" wp14:anchorId="2975B7D5" wp14:editId="407DDB2D">
                  <wp:extent cx="2583180" cy="667503"/>
                  <wp:effectExtent l="0" t="0" r="762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656099" cy="686346"/>
                          </a:xfrm>
                          <a:prstGeom prst="rect">
                            <a:avLst/>
                          </a:prstGeom>
                        </pic:spPr>
                      </pic:pic>
                    </a:graphicData>
                  </a:graphic>
                </wp:inline>
              </w:drawing>
            </w:r>
          </w:p>
        </w:tc>
      </w:tr>
      <w:tr w:rsidR="00347B4C" w14:paraId="57772592" w14:textId="77777777" w:rsidTr="001C4E97">
        <w:tc>
          <w:tcPr>
            <w:tcW w:w="4860" w:type="dxa"/>
          </w:tcPr>
          <w:p w14:paraId="384D013D" w14:textId="60BFABA4" w:rsidR="00347B4C" w:rsidRDefault="00347B4C" w:rsidP="00BB57E8">
            <w:pPr>
              <w:pStyle w:val="Heading3"/>
              <w:outlineLvl w:val="2"/>
            </w:pPr>
            <w:bookmarkStart w:id="14" w:name="_Toc63844075"/>
            <w:r>
              <w:t>FLOC</w:t>
            </w:r>
            <w:bookmarkEnd w:id="14"/>
          </w:p>
          <w:p w14:paraId="49BFB386" w14:textId="3039904D" w:rsidR="00BB57E8" w:rsidRPr="00347B4C" w:rsidRDefault="005A22CF" w:rsidP="00BF2E30">
            <w:pPr>
              <w:pStyle w:val="ListNumber"/>
            </w:pPr>
            <w:r>
              <w:t>Select</w:t>
            </w:r>
            <w:r w:rsidR="00347B4C">
              <w:t xml:space="preserve"> the </w:t>
            </w:r>
            <w:r w:rsidR="00347B4C" w:rsidRPr="00347B4C">
              <w:rPr>
                <w:b/>
              </w:rPr>
              <w:t>refresh button</w:t>
            </w:r>
            <w:r w:rsidR="00347B4C">
              <w:t xml:space="preserve"> to populate the FLOC number.</w:t>
            </w:r>
          </w:p>
        </w:tc>
        <w:tc>
          <w:tcPr>
            <w:tcW w:w="4500" w:type="dxa"/>
          </w:tcPr>
          <w:p w14:paraId="5A570567" w14:textId="42FEACAB" w:rsidR="00347B4C" w:rsidRDefault="00B4051A" w:rsidP="001E76F8">
            <w:pPr>
              <w:pStyle w:val="Graphic"/>
              <w:rPr>
                <w:noProof/>
              </w:rPr>
            </w:pPr>
            <w:r>
              <w:rPr>
                <w:noProof/>
              </w:rPr>
              <w:drawing>
                <wp:inline distT="0" distB="0" distL="0" distR="0" wp14:anchorId="3F32FC8E" wp14:editId="220FA4A9">
                  <wp:extent cx="2720340" cy="638175"/>
                  <wp:effectExtent l="0" t="0" r="381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720340" cy="638175"/>
                          </a:xfrm>
                          <a:prstGeom prst="rect">
                            <a:avLst/>
                          </a:prstGeom>
                        </pic:spPr>
                      </pic:pic>
                    </a:graphicData>
                  </a:graphic>
                </wp:inline>
              </w:drawing>
            </w:r>
          </w:p>
        </w:tc>
      </w:tr>
    </w:tbl>
    <w:p w14:paraId="00E970A2" w14:textId="77777777" w:rsidR="00B4051A" w:rsidRDefault="00B4051A">
      <w:r>
        <w:rPr>
          <w:b/>
          <w:bCs/>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60"/>
        <w:gridCol w:w="4500"/>
      </w:tblGrid>
      <w:tr w:rsidR="00B4051A" w14:paraId="1875B2D7" w14:textId="77777777" w:rsidTr="001C4E97">
        <w:tc>
          <w:tcPr>
            <w:tcW w:w="4860" w:type="dxa"/>
          </w:tcPr>
          <w:p w14:paraId="3067BAB8" w14:textId="77777777" w:rsidR="00B4051A" w:rsidRDefault="00605869" w:rsidP="00605869">
            <w:pPr>
              <w:pStyle w:val="Heading3"/>
              <w:outlineLvl w:val="2"/>
            </w:pPr>
            <w:bookmarkStart w:id="15" w:name="_Toc63844076"/>
            <w:r>
              <w:lastRenderedPageBreak/>
              <w:t>Is the Structure Number correct on the structure?</w:t>
            </w:r>
            <w:bookmarkEnd w:id="15"/>
          </w:p>
          <w:p w14:paraId="6B2B9CC9" w14:textId="77777777" w:rsidR="00605869" w:rsidRDefault="005776A4" w:rsidP="005776A4">
            <w:pPr>
              <w:pStyle w:val="ListNumber"/>
            </w:pPr>
            <w:r>
              <w:t xml:space="preserve">Select </w:t>
            </w:r>
            <w:r w:rsidRPr="00EB232D">
              <w:rPr>
                <w:b/>
                <w:bCs/>
              </w:rPr>
              <w:t>Yes</w:t>
            </w:r>
            <w:r>
              <w:t xml:space="preserve">, </w:t>
            </w:r>
            <w:r w:rsidRPr="00EB232D">
              <w:rPr>
                <w:b/>
                <w:bCs/>
              </w:rPr>
              <w:t>No</w:t>
            </w:r>
            <w:r>
              <w:t xml:space="preserve">, or </w:t>
            </w:r>
            <w:r w:rsidRPr="00EB232D">
              <w:rPr>
                <w:b/>
                <w:bCs/>
              </w:rPr>
              <w:t>N/A</w:t>
            </w:r>
            <w:r>
              <w:t xml:space="preserve"> </w:t>
            </w:r>
            <w:r w:rsidR="00EB232D">
              <w:t>(Tower)</w:t>
            </w:r>
          </w:p>
          <w:p w14:paraId="3BC09352" w14:textId="43261942" w:rsidR="00EB232D" w:rsidRDefault="00EB232D" w:rsidP="00D81B64">
            <w:pPr>
              <w:pStyle w:val="ListBullet2"/>
            </w:pPr>
            <w:r w:rsidRPr="00EB232D">
              <w:t xml:space="preserve">If No is selected, </w:t>
            </w:r>
            <w:r w:rsidR="00836257">
              <w:t>you will receive a message</w:t>
            </w:r>
            <w:r w:rsidR="000A3E2D">
              <w:t xml:space="preserve"> as below and </w:t>
            </w:r>
            <w:r w:rsidR="00590837">
              <w:t>the “Are you able to proceed with th</w:t>
            </w:r>
            <w:r w:rsidR="00392F22">
              <w:t>is</w:t>
            </w:r>
            <w:r w:rsidR="00590837">
              <w:t xml:space="preserve"> inspection” question displays</w:t>
            </w:r>
          </w:p>
          <w:p w14:paraId="58AA3C2B" w14:textId="77777777" w:rsidR="00EB232D" w:rsidRDefault="00836257" w:rsidP="000A3E2D">
            <w:pPr>
              <w:pStyle w:val="Graphic"/>
              <w:ind w:left="720"/>
            </w:pPr>
            <w:r>
              <w:rPr>
                <w:noProof/>
              </w:rPr>
              <w:drawing>
                <wp:inline distT="0" distB="0" distL="0" distR="0" wp14:anchorId="3C9059A0" wp14:editId="631317BF">
                  <wp:extent cx="2118253" cy="3886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139649" cy="392545"/>
                          </a:xfrm>
                          <a:prstGeom prst="rect">
                            <a:avLst/>
                          </a:prstGeom>
                        </pic:spPr>
                      </pic:pic>
                    </a:graphicData>
                  </a:graphic>
                </wp:inline>
              </w:drawing>
            </w:r>
          </w:p>
          <w:p w14:paraId="1456B8E9" w14:textId="77777777" w:rsidR="00846F0A" w:rsidRDefault="00AA38F1" w:rsidP="00D81B64">
            <w:pPr>
              <w:pStyle w:val="ListBullet2"/>
            </w:pPr>
            <w:r>
              <w:t>If No, g</w:t>
            </w:r>
            <w:r w:rsidR="00846F0A">
              <w:t>o to</w:t>
            </w:r>
            <w:r>
              <w:t xml:space="preserve"> the </w:t>
            </w:r>
            <w:hyperlink w:anchor="_Unable_to_Inspect_1" w:history="1">
              <w:r w:rsidRPr="00846F0A">
                <w:rPr>
                  <w:rStyle w:val="Hyperlink"/>
                </w:rPr>
                <w:t>Unable to Inspect Steps</w:t>
              </w:r>
            </w:hyperlink>
          </w:p>
          <w:p w14:paraId="7904E616" w14:textId="550DFAAE" w:rsidR="005021FD" w:rsidRPr="005021FD" w:rsidRDefault="00846F0A" w:rsidP="00D81B64">
            <w:pPr>
              <w:pStyle w:val="ListBullet2"/>
              <w:numPr>
                <w:ilvl w:val="0"/>
                <w:numId w:val="0"/>
              </w:numPr>
            </w:pPr>
            <w:r>
              <w:t xml:space="preserve"> </w:t>
            </w:r>
          </w:p>
        </w:tc>
        <w:tc>
          <w:tcPr>
            <w:tcW w:w="4500" w:type="dxa"/>
          </w:tcPr>
          <w:p w14:paraId="4BFBDDB8" w14:textId="0966D9C3" w:rsidR="00B4051A" w:rsidRDefault="00460AB2" w:rsidP="001E76F8">
            <w:pPr>
              <w:pStyle w:val="Graphic"/>
              <w:rPr>
                <w:noProof/>
              </w:rPr>
            </w:pPr>
            <w:r>
              <w:rPr>
                <w:noProof/>
              </w:rPr>
              <w:drawing>
                <wp:inline distT="0" distB="0" distL="0" distR="0" wp14:anchorId="49BCCAE8" wp14:editId="6AC1018B">
                  <wp:extent cx="2720340" cy="989330"/>
                  <wp:effectExtent l="0" t="0" r="3810"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720340" cy="989330"/>
                          </a:xfrm>
                          <a:prstGeom prst="rect">
                            <a:avLst/>
                          </a:prstGeom>
                        </pic:spPr>
                      </pic:pic>
                    </a:graphicData>
                  </a:graphic>
                </wp:inline>
              </w:drawing>
            </w:r>
          </w:p>
        </w:tc>
      </w:tr>
      <w:tr w:rsidR="00347B4C" w14:paraId="6450724D" w14:textId="77777777" w:rsidTr="00E553BF">
        <w:tc>
          <w:tcPr>
            <w:tcW w:w="4860" w:type="dxa"/>
          </w:tcPr>
          <w:p w14:paraId="5719E7CC" w14:textId="5999A380" w:rsidR="00347B4C" w:rsidRDefault="00BB57E8" w:rsidP="00347B4C">
            <w:pPr>
              <w:pStyle w:val="TableBodyText"/>
            </w:pPr>
            <w:r>
              <w:t>These fields will auto populate and are read only.</w:t>
            </w:r>
          </w:p>
          <w:p w14:paraId="49B46330" w14:textId="77777777" w:rsidR="00347B4C" w:rsidRDefault="00347B4C" w:rsidP="00347B4C">
            <w:pPr>
              <w:pStyle w:val="ListBullet"/>
            </w:pPr>
            <w:r>
              <w:t>Mile Tower Number</w:t>
            </w:r>
          </w:p>
          <w:p w14:paraId="6B492ECE" w14:textId="77777777" w:rsidR="00347B4C" w:rsidRDefault="00347B4C" w:rsidP="00347B4C">
            <w:pPr>
              <w:pStyle w:val="ListBullet"/>
            </w:pPr>
            <w:r>
              <w:t>Object Type</w:t>
            </w:r>
          </w:p>
          <w:p w14:paraId="0E1CA514" w14:textId="77777777" w:rsidR="00347B4C" w:rsidRDefault="00347B4C" w:rsidP="00347B4C">
            <w:pPr>
              <w:pStyle w:val="ListBullet"/>
            </w:pPr>
            <w:r>
              <w:t>Object Subtype</w:t>
            </w:r>
          </w:p>
          <w:p w14:paraId="51BD767F" w14:textId="6D6B09DA" w:rsidR="00347B4C" w:rsidRDefault="00411DDD" w:rsidP="00347B4C">
            <w:pPr>
              <w:pStyle w:val="ListBullet"/>
            </w:pPr>
            <w:r>
              <w:t>High Fire Tier</w:t>
            </w:r>
          </w:p>
          <w:p w14:paraId="78A146F6" w14:textId="559984D5" w:rsidR="00347B4C" w:rsidRDefault="00347B4C" w:rsidP="006B1C36">
            <w:pPr>
              <w:pStyle w:val="ListBullet"/>
            </w:pPr>
            <w:r>
              <w:t>Latitude and Longitude</w:t>
            </w:r>
            <w:r w:rsidR="006B1C36">
              <w:t xml:space="preserve"> fields are read-only. These are populated from cGIS.</w:t>
            </w:r>
          </w:p>
        </w:tc>
        <w:tc>
          <w:tcPr>
            <w:tcW w:w="4500" w:type="dxa"/>
          </w:tcPr>
          <w:p w14:paraId="5E2C4B45" w14:textId="6898A9F7" w:rsidR="00347B4C" w:rsidRDefault="007E2F0F" w:rsidP="001E76F8">
            <w:pPr>
              <w:pStyle w:val="Graphic"/>
              <w:rPr>
                <w:noProof/>
              </w:rPr>
            </w:pPr>
            <w:r>
              <w:rPr>
                <w:noProof/>
              </w:rPr>
              <w:drawing>
                <wp:inline distT="0" distB="0" distL="0" distR="0" wp14:anchorId="43BD5CA5" wp14:editId="5297FFB4">
                  <wp:extent cx="2720340" cy="4080510"/>
                  <wp:effectExtent l="0" t="0" r="381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720340" cy="4080510"/>
                          </a:xfrm>
                          <a:prstGeom prst="rect">
                            <a:avLst/>
                          </a:prstGeom>
                        </pic:spPr>
                      </pic:pic>
                    </a:graphicData>
                  </a:graphic>
                </wp:inline>
              </w:drawing>
            </w:r>
          </w:p>
        </w:tc>
      </w:tr>
      <w:tr w:rsidR="00E553BF" w14:paraId="44D7933F" w14:textId="77777777" w:rsidTr="00E553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860" w:type="dxa"/>
            <w:tcBorders>
              <w:top w:val="nil"/>
              <w:left w:val="nil"/>
              <w:bottom w:val="nil"/>
              <w:right w:val="nil"/>
            </w:tcBorders>
          </w:tcPr>
          <w:p w14:paraId="1B80EC30" w14:textId="77777777" w:rsidR="00E553BF" w:rsidRDefault="00E553BF" w:rsidP="00A01E9E">
            <w:pPr>
              <w:pStyle w:val="Heading3"/>
              <w:outlineLvl w:val="2"/>
            </w:pPr>
            <w:bookmarkStart w:id="16" w:name="_Toc63844077"/>
            <w:r>
              <w:lastRenderedPageBreak/>
              <w:t>Are You Able to Proceed with this Inspection?</w:t>
            </w:r>
            <w:bookmarkEnd w:id="16"/>
          </w:p>
          <w:p w14:paraId="3BF1A988" w14:textId="77777777" w:rsidR="00E553BF" w:rsidRDefault="00E553BF" w:rsidP="00A01E9E">
            <w:pPr>
              <w:pStyle w:val="ListNumber"/>
            </w:pPr>
            <w:r>
              <w:t>Select the appropriate answer:</w:t>
            </w:r>
          </w:p>
          <w:p w14:paraId="410193CF" w14:textId="77777777" w:rsidR="00E553BF" w:rsidRDefault="00E553BF" w:rsidP="00A01E9E">
            <w:pPr>
              <w:pStyle w:val="ListBullet"/>
            </w:pPr>
            <w:r w:rsidRPr="001F67D2">
              <w:rPr>
                <w:b/>
              </w:rPr>
              <w:t>Yes</w:t>
            </w:r>
            <w:r>
              <w:t xml:space="preserve"> – inspection questions will display. Proceed with the </w:t>
            </w:r>
            <w:hyperlink w:anchor="_Yes,_Proceed_with" w:history="1">
              <w:r w:rsidRPr="00BB57E8">
                <w:rPr>
                  <w:rStyle w:val="Hyperlink"/>
                </w:rPr>
                <w:t>Yes, Able to Proceed with Inspection steps.</w:t>
              </w:r>
            </w:hyperlink>
          </w:p>
          <w:p w14:paraId="74903806" w14:textId="77777777" w:rsidR="00E553BF" w:rsidRPr="00A72230" w:rsidRDefault="00E553BF" w:rsidP="00A01E9E">
            <w:pPr>
              <w:pStyle w:val="ListBullet"/>
            </w:pPr>
            <w:r w:rsidRPr="001F67D2">
              <w:rPr>
                <w:b/>
              </w:rPr>
              <w:t>No</w:t>
            </w:r>
            <w:r>
              <w:t xml:space="preserve"> – if Incorrect Number, No Access, Obstructed, Incorrect Grid, Non-Transmission, or Pole Removed. Proceed to the </w:t>
            </w:r>
            <w:hyperlink w:anchor="_Unable_to_Inspect" w:history="1">
              <w:r w:rsidRPr="009732EA">
                <w:rPr>
                  <w:rStyle w:val="Hyperlink"/>
                </w:rPr>
                <w:t>No, Unable to Inspect Steps</w:t>
              </w:r>
            </w:hyperlink>
            <w:r>
              <w:t>.</w:t>
            </w:r>
          </w:p>
        </w:tc>
        <w:tc>
          <w:tcPr>
            <w:tcW w:w="4500" w:type="dxa"/>
            <w:tcBorders>
              <w:top w:val="nil"/>
              <w:left w:val="nil"/>
              <w:bottom w:val="nil"/>
              <w:right w:val="nil"/>
            </w:tcBorders>
          </w:tcPr>
          <w:p w14:paraId="5BC2377D" w14:textId="77777777" w:rsidR="00E553BF" w:rsidRDefault="00E553BF" w:rsidP="00A01E9E">
            <w:pPr>
              <w:pStyle w:val="Graphic"/>
              <w:rPr>
                <w:noProof/>
              </w:rPr>
            </w:pPr>
            <w:r>
              <w:rPr>
                <w:noProof/>
              </w:rPr>
              <w:drawing>
                <wp:inline distT="0" distB="0" distL="0" distR="0" wp14:anchorId="1D38B3C0" wp14:editId="23549AC1">
                  <wp:extent cx="2720340" cy="1107440"/>
                  <wp:effectExtent l="0" t="0" r="381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720340" cy="1107440"/>
                          </a:xfrm>
                          <a:prstGeom prst="rect">
                            <a:avLst/>
                          </a:prstGeom>
                        </pic:spPr>
                      </pic:pic>
                    </a:graphicData>
                  </a:graphic>
                </wp:inline>
              </w:drawing>
            </w:r>
          </w:p>
        </w:tc>
      </w:tr>
      <w:tr w:rsidR="00B4051A" w14:paraId="79BF7203" w14:textId="77777777" w:rsidTr="00A01E9E">
        <w:tc>
          <w:tcPr>
            <w:tcW w:w="4860" w:type="dxa"/>
          </w:tcPr>
          <w:p w14:paraId="18FE46B0" w14:textId="77777777" w:rsidR="00B4051A" w:rsidRDefault="00B4051A" w:rsidP="00A01E9E">
            <w:pPr>
              <w:pStyle w:val="Heading3"/>
              <w:outlineLvl w:val="2"/>
            </w:pPr>
            <w:bookmarkStart w:id="17" w:name="_Toc63844078"/>
            <w:r>
              <w:t>Inspection Date</w:t>
            </w:r>
            <w:bookmarkEnd w:id="17"/>
          </w:p>
          <w:p w14:paraId="6DEA9557" w14:textId="0FA120F1" w:rsidR="00B4051A" w:rsidRDefault="005A22CF" w:rsidP="00A01E9E">
            <w:pPr>
              <w:pStyle w:val="ListNumber"/>
            </w:pPr>
            <w:r>
              <w:t>Select</w:t>
            </w:r>
            <w:r w:rsidR="00B4051A">
              <w:t xml:space="preserve"> the </w:t>
            </w:r>
            <w:r w:rsidR="00B4051A" w:rsidRPr="001C4E97">
              <w:rPr>
                <w:b/>
              </w:rPr>
              <w:t>Refresh</w:t>
            </w:r>
            <w:r w:rsidR="00B4051A">
              <w:t xml:space="preserve"> button to populate the current date and time.</w:t>
            </w:r>
          </w:p>
        </w:tc>
        <w:tc>
          <w:tcPr>
            <w:tcW w:w="4500" w:type="dxa"/>
          </w:tcPr>
          <w:p w14:paraId="5B702EC7" w14:textId="77777777" w:rsidR="00B4051A" w:rsidRDefault="00B4051A" w:rsidP="00A01E9E">
            <w:pPr>
              <w:pStyle w:val="Graphic"/>
              <w:rPr>
                <w:noProof/>
              </w:rPr>
            </w:pPr>
            <w:r>
              <w:rPr>
                <w:noProof/>
              </w:rPr>
              <w:drawing>
                <wp:inline distT="0" distB="0" distL="0" distR="0" wp14:anchorId="121B7410" wp14:editId="42403CFD">
                  <wp:extent cx="2751667" cy="540393"/>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770036" cy="544001"/>
                          </a:xfrm>
                          <a:prstGeom prst="rect">
                            <a:avLst/>
                          </a:prstGeom>
                        </pic:spPr>
                      </pic:pic>
                    </a:graphicData>
                  </a:graphic>
                </wp:inline>
              </w:drawing>
            </w:r>
          </w:p>
        </w:tc>
      </w:tr>
      <w:tr w:rsidR="00B4051A" w14:paraId="650E489D" w14:textId="77777777" w:rsidTr="00A01E9E">
        <w:tc>
          <w:tcPr>
            <w:tcW w:w="4860" w:type="dxa"/>
          </w:tcPr>
          <w:p w14:paraId="4085E89B" w14:textId="77777777" w:rsidR="00B4051A" w:rsidRDefault="00B4051A" w:rsidP="00A01E9E">
            <w:pPr>
              <w:pStyle w:val="Heading3"/>
              <w:outlineLvl w:val="2"/>
            </w:pPr>
            <w:bookmarkStart w:id="18" w:name="_Toc63844079"/>
            <w:r>
              <w:t>Inspection Type</w:t>
            </w:r>
            <w:bookmarkEnd w:id="18"/>
          </w:p>
          <w:p w14:paraId="6C39648A" w14:textId="288667FE" w:rsidR="00B4051A" w:rsidRDefault="00B4051A" w:rsidP="00A01E9E">
            <w:pPr>
              <w:pStyle w:val="ListNumber"/>
            </w:pPr>
            <w:r>
              <w:t>Select the appropriate type of inspection that you are completing</w:t>
            </w:r>
            <w:r w:rsidR="00A658A4">
              <w:t>.</w:t>
            </w:r>
          </w:p>
        </w:tc>
        <w:tc>
          <w:tcPr>
            <w:tcW w:w="4500" w:type="dxa"/>
          </w:tcPr>
          <w:p w14:paraId="70D2E0FD" w14:textId="027039D7" w:rsidR="00B4051A" w:rsidRDefault="00497364" w:rsidP="00A01E9E">
            <w:pPr>
              <w:pStyle w:val="Graphic"/>
            </w:pPr>
            <w:r>
              <w:rPr>
                <w:noProof/>
              </w:rPr>
              <w:drawing>
                <wp:inline distT="0" distB="0" distL="0" distR="0" wp14:anchorId="2667AF92" wp14:editId="1FCC3F1A">
                  <wp:extent cx="1424940" cy="924961"/>
                  <wp:effectExtent l="0" t="0" r="3810" b="889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432991" cy="930187"/>
                          </a:xfrm>
                          <a:prstGeom prst="rect">
                            <a:avLst/>
                          </a:prstGeom>
                        </pic:spPr>
                      </pic:pic>
                    </a:graphicData>
                  </a:graphic>
                </wp:inline>
              </w:drawing>
            </w:r>
          </w:p>
        </w:tc>
      </w:tr>
      <w:tr w:rsidR="00B4051A" w14:paraId="4CDFEECF" w14:textId="77777777" w:rsidTr="00A01E9E">
        <w:tc>
          <w:tcPr>
            <w:tcW w:w="4860" w:type="dxa"/>
          </w:tcPr>
          <w:p w14:paraId="70048EDE" w14:textId="77777777" w:rsidR="00B4051A" w:rsidRDefault="00B4051A" w:rsidP="00A01E9E">
            <w:pPr>
              <w:pStyle w:val="Heading3"/>
              <w:outlineLvl w:val="2"/>
            </w:pPr>
            <w:bookmarkStart w:id="19" w:name="_Toc63844080"/>
            <w:r>
              <w:t>Inspector Name</w:t>
            </w:r>
            <w:bookmarkEnd w:id="19"/>
          </w:p>
          <w:p w14:paraId="63271F30" w14:textId="3A996EAF" w:rsidR="00B4051A" w:rsidRPr="001C4E97" w:rsidRDefault="00B4051A" w:rsidP="00D42487">
            <w:pPr>
              <w:pStyle w:val="ListNumber"/>
            </w:pPr>
            <w:r>
              <w:t xml:space="preserve">Select / enter the </w:t>
            </w:r>
            <w:r w:rsidRPr="00597A9B">
              <w:rPr>
                <w:b/>
              </w:rPr>
              <w:t>Inspector’s first name</w:t>
            </w:r>
            <w:r>
              <w:t>.</w:t>
            </w:r>
          </w:p>
        </w:tc>
        <w:tc>
          <w:tcPr>
            <w:tcW w:w="4500" w:type="dxa"/>
          </w:tcPr>
          <w:p w14:paraId="6EE4716A" w14:textId="44CAF5D2" w:rsidR="00B4051A" w:rsidRDefault="001F3688" w:rsidP="00A01E9E">
            <w:pPr>
              <w:pStyle w:val="Graphic"/>
              <w:rPr>
                <w:noProof/>
              </w:rPr>
            </w:pPr>
            <w:r>
              <w:rPr>
                <w:noProof/>
              </w:rPr>
              <w:drawing>
                <wp:inline distT="0" distB="0" distL="0" distR="0" wp14:anchorId="39455826" wp14:editId="345381FF">
                  <wp:extent cx="2720340" cy="496570"/>
                  <wp:effectExtent l="0" t="0" r="381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720340" cy="496570"/>
                          </a:xfrm>
                          <a:prstGeom prst="rect">
                            <a:avLst/>
                          </a:prstGeom>
                        </pic:spPr>
                      </pic:pic>
                    </a:graphicData>
                  </a:graphic>
                </wp:inline>
              </w:drawing>
            </w:r>
          </w:p>
        </w:tc>
      </w:tr>
    </w:tbl>
    <w:p w14:paraId="4503413E" w14:textId="396689F4" w:rsidR="00B4051A" w:rsidRDefault="00B4051A">
      <w:pPr>
        <w:rPr>
          <w:b/>
          <w:bCs/>
        </w:rPr>
      </w:pPr>
    </w:p>
    <w:p w14:paraId="2DC7188E" w14:textId="77777777" w:rsidR="00B4051A" w:rsidRDefault="00B4051A"/>
    <w:p w14:paraId="32A8BC52" w14:textId="77777777" w:rsidR="001C4E97" w:rsidRDefault="001C4E97"/>
    <w:p w14:paraId="1C6D92E2" w14:textId="77777777" w:rsidR="001C4E97" w:rsidRDefault="001C4E97">
      <w:r>
        <w:br w:type="page"/>
      </w:r>
    </w:p>
    <w:p w14:paraId="5AB00080" w14:textId="6CDEA561" w:rsidR="00BA7DA5" w:rsidRDefault="006202E8" w:rsidP="004E20F8">
      <w:pPr>
        <w:pStyle w:val="Heading2"/>
      </w:pPr>
      <w:bookmarkStart w:id="20" w:name="_Yes,_Proceed_with"/>
      <w:bookmarkStart w:id="21" w:name="_Toc63844081"/>
      <w:bookmarkEnd w:id="20"/>
      <w:r>
        <w:lastRenderedPageBreak/>
        <w:t>Yes, Proceed with this Inspection Steps</w:t>
      </w:r>
      <w:bookmarkEnd w:id="2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24"/>
        <w:gridCol w:w="5136"/>
      </w:tblGrid>
      <w:tr w:rsidR="004E20F8" w14:paraId="14484381" w14:textId="77777777" w:rsidTr="004E20F8">
        <w:tc>
          <w:tcPr>
            <w:tcW w:w="4675" w:type="dxa"/>
          </w:tcPr>
          <w:p w14:paraId="2F837858" w14:textId="12FE434A" w:rsidR="004E20F8" w:rsidRDefault="001A69CC" w:rsidP="001A69CC">
            <w:pPr>
              <w:pStyle w:val="Heading3"/>
              <w:outlineLvl w:val="2"/>
            </w:pPr>
            <w:bookmarkStart w:id="22" w:name="_Toc63844082"/>
            <w:r>
              <w:t xml:space="preserve">Structure Type </w:t>
            </w:r>
            <w:r w:rsidR="006202E8">
              <w:t>(Steel Lattice/Tower)</w:t>
            </w:r>
            <w:bookmarkEnd w:id="22"/>
          </w:p>
          <w:p w14:paraId="7DBEF184" w14:textId="77777777" w:rsidR="001A69CC" w:rsidRDefault="001A69CC" w:rsidP="001A69CC">
            <w:pPr>
              <w:pStyle w:val="ListNumber"/>
            </w:pPr>
            <w:r>
              <w:t xml:space="preserve">Select the appropriate </w:t>
            </w:r>
            <w:r w:rsidRPr="001A69CC">
              <w:rPr>
                <w:b/>
              </w:rPr>
              <w:t>Structure Type</w:t>
            </w:r>
            <w:r>
              <w:t>:</w:t>
            </w:r>
          </w:p>
          <w:p w14:paraId="28D21D92" w14:textId="1FC53592" w:rsidR="006202E8" w:rsidRDefault="006202E8" w:rsidP="00D81B64">
            <w:pPr>
              <w:pStyle w:val="ListBullet2"/>
            </w:pPr>
            <w:r>
              <w:t>Steel Lattice/Tower</w:t>
            </w:r>
          </w:p>
          <w:p w14:paraId="20759419" w14:textId="015550A8" w:rsidR="001A69CC" w:rsidRDefault="006202E8" w:rsidP="00D81B64">
            <w:pPr>
              <w:pStyle w:val="ListBullet2"/>
            </w:pPr>
            <w:r>
              <w:t xml:space="preserve">Pole - </w:t>
            </w:r>
            <w:r w:rsidR="001A69CC">
              <w:t>see below.</w:t>
            </w:r>
          </w:p>
          <w:p w14:paraId="59BF579A" w14:textId="77777777" w:rsidR="001A69CC" w:rsidRDefault="001A69CC" w:rsidP="001A69CC">
            <w:pPr>
              <w:pStyle w:val="Heading4"/>
              <w:outlineLvl w:val="3"/>
            </w:pPr>
            <w:r>
              <w:t>Structure Subtype</w:t>
            </w:r>
          </w:p>
          <w:p w14:paraId="6E521246" w14:textId="77777777" w:rsidR="001A69CC" w:rsidRDefault="001A69CC" w:rsidP="001A69CC">
            <w:pPr>
              <w:pStyle w:val="ListNumber"/>
            </w:pPr>
            <w:r>
              <w:t xml:space="preserve">Select the appropriate </w:t>
            </w:r>
            <w:r w:rsidRPr="001A69CC">
              <w:rPr>
                <w:b/>
              </w:rPr>
              <w:t>structure subtype</w:t>
            </w:r>
            <w:r>
              <w:t xml:space="preserve"> for Steel Lattice / Tower.</w:t>
            </w:r>
          </w:p>
          <w:p w14:paraId="2ABE209A" w14:textId="5D9407DB" w:rsidR="006202E8" w:rsidRPr="001A69CC" w:rsidRDefault="006202E8" w:rsidP="00D81B64">
            <w:pPr>
              <w:pStyle w:val="ListBullet2"/>
            </w:pPr>
            <w:r>
              <w:t xml:space="preserve">If Other is selected, provide details in the </w:t>
            </w:r>
            <w:r w:rsidRPr="006202E8">
              <w:rPr>
                <w:b/>
              </w:rPr>
              <w:t>Other Structure Type</w:t>
            </w:r>
            <w:r>
              <w:t xml:space="preserve"> field.</w:t>
            </w:r>
          </w:p>
        </w:tc>
        <w:tc>
          <w:tcPr>
            <w:tcW w:w="4675" w:type="dxa"/>
          </w:tcPr>
          <w:p w14:paraId="5AF56C4A" w14:textId="2138F09A" w:rsidR="004E20F8" w:rsidRDefault="006202E8" w:rsidP="004E20F8">
            <w:pPr>
              <w:pStyle w:val="Graphic"/>
            </w:pPr>
            <w:r>
              <w:rPr>
                <w:noProof/>
              </w:rPr>
              <w:drawing>
                <wp:inline distT="0" distB="0" distL="0" distR="0" wp14:anchorId="2073183E" wp14:editId="3FC11BBE">
                  <wp:extent cx="3115733" cy="2302536"/>
                  <wp:effectExtent l="0" t="0" r="8890" b="254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126710" cy="2310648"/>
                          </a:xfrm>
                          <a:prstGeom prst="rect">
                            <a:avLst/>
                          </a:prstGeom>
                        </pic:spPr>
                      </pic:pic>
                    </a:graphicData>
                  </a:graphic>
                </wp:inline>
              </w:drawing>
            </w:r>
          </w:p>
        </w:tc>
      </w:tr>
      <w:tr w:rsidR="001A69CC" w14:paraId="4B193177" w14:textId="77777777" w:rsidTr="004E20F8">
        <w:tc>
          <w:tcPr>
            <w:tcW w:w="4675" w:type="dxa"/>
          </w:tcPr>
          <w:p w14:paraId="40D6643F" w14:textId="666A7B92" w:rsidR="001A69CC" w:rsidRDefault="001A69CC" w:rsidP="006202E8">
            <w:pPr>
              <w:pStyle w:val="Heading3"/>
              <w:outlineLvl w:val="2"/>
            </w:pPr>
            <w:bookmarkStart w:id="23" w:name="_Toc63844083"/>
            <w:r>
              <w:t>Structure Type (Pole)</w:t>
            </w:r>
            <w:bookmarkEnd w:id="23"/>
          </w:p>
          <w:p w14:paraId="7CB75070" w14:textId="77777777" w:rsidR="001A69CC" w:rsidRDefault="00233842" w:rsidP="00233842">
            <w:pPr>
              <w:pStyle w:val="ListNumber"/>
            </w:pPr>
            <w:r>
              <w:t xml:space="preserve">If Structure type is pole, select the appropriate </w:t>
            </w:r>
            <w:r w:rsidRPr="00233842">
              <w:rPr>
                <w:b/>
              </w:rPr>
              <w:t>structure subtype</w:t>
            </w:r>
            <w:r>
              <w:t>.</w:t>
            </w:r>
          </w:p>
          <w:p w14:paraId="0DCE8CA7" w14:textId="47F68998" w:rsidR="006202E8" w:rsidRDefault="006202E8" w:rsidP="00D81B64">
            <w:pPr>
              <w:pStyle w:val="ListBullet2"/>
            </w:pPr>
            <w:r>
              <w:t xml:space="preserve">If Other is selected, provide details in the </w:t>
            </w:r>
            <w:r w:rsidRPr="006202E8">
              <w:rPr>
                <w:b/>
              </w:rPr>
              <w:t>Other Structure Type</w:t>
            </w:r>
            <w:r>
              <w:t xml:space="preserve"> field.</w:t>
            </w:r>
          </w:p>
          <w:p w14:paraId="07573792" w14:textId="580960C6" w:rsidR="00233842" w:rsidRDefault="00233842" w:rsidP="006202E8">
            <w:pPr>
              <w:pStyle w:val="ListNumber"/>
              <w:numPr>
                <w:ilvl w:val="0"/>
                <w:numId w:val="0"/>
              </w:numPr>
            </w:pPr>
          </w:p>
        </w:tc>
        <w:tc>
          <w:tcPr>
            <w:tcW w:w="4675" w:type="dxa"/>
          </w:tcPr>
          <w:p w14:paraId="37FB9F40" w14:textId="59DC3F64" w:rsidR="001A69CC" w:rsidRDefault="00C55C72" w:rsidP="004E20F8">
            <w:pPr>
              <w:pStyle w:val="Graphic"/>
              <w:rPr>
                <w:noProof/>
              </w:rPr>
            </w:pPr>
            <w:r>
              <w:rPr>
                <w:noProof/>
              </w:rPr>
              <w:drawing>
                <wp:inline distT="0" distB="0" distL="0" distR="0" wp14:anchorId="7178D796" wp14:editId="6ABF4ACB">
                  <wp:extent cx="3025140" cy="2393470"/>
                  <wp:effectExtent l="0" t="0" r="3810" b="698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049225" cy="2412526"/>
                          </a:xfrm>
                          <a:prstGeom prst="rect">
                            <a:avLst/>
                          </a:prstGeom>
                        </pic:spPr>
                      </pic:pic>
                    </a:graphicData>
                  </a:graphic>
                </wp:inline>
              </w:drawing>
            </w:r>
          </w:p>
        </w:tc>
      </w:tr>
    </w:tbl>
    <w:p w14:paraId="54AF8638" w14:textId="77777777" w:rsidR="00233842" w:rsidRDefault="00233842">
      <w:r>
        <w:rPr>
          <w:b/>
          <w:bCs/>
          <w:i/>
          <w:iCs/>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60"/>
        <w:gridCol w:w="4500"/>
      </w:tblGrid>
      <w:tr w:rsidR="0050093F" w14:paraId="450638A1" w14:textId="77777777" w:rsidTr="0050093F">
        <w:tc>
          <w:tcPr>
            <w:tcW w:w="4860" w:type="dxa"/>
          </w:tcPr>
          <w:p w14:paraId="7A14EE7C" w14:textId="7AD27846" w:rsidR="004E20F8" w:rsidRDefault="00233842" w:rsidP="00233842">
            <w:pPr>
              <w:pStyle w:val="Heading4"/>
              <w:outlineLvl w:val="3"/>
            </w:pPr>
            <w:r>
              <w:lastRenderedPageBreak/>
              <w:t>Main Pole Material Type</w:t>
            </w:r>
            <w:r w:rsidR="006202E8">
              <w:t xml:space="preserve"> </w:t>
            </w:r>
          </w:p>
          <w:p w14:paraId="3A443D06" w14:textId="040E079B" w:rsidR="006C2C91" w:rsidRPr="006C2C91" w:rsidRDefault="006C2C91" w:rsidP="006C2C91">
            <w:pPr>
              <w:pStyle w:val="BodyText"/>
            </w:pPr>
            <w:r w:rsidRPr="005A7512">
              <w:t>Displays</w:t>
            </w:r>
            <w:r w:rsidRPr="00080784">
              <w:t xml:space="preserve"> when </w:t>
            </w:r>
            <w:r w:rsidR="00671DC2">
              <w:t>Structure Type = Pole.</w:t>
            </w:r>
          </w:p>
          <w:p w14:paraId="037BDFEF" w14:textId="77777777" w:rsidR="00233842" w:rsidRDefault="00233842" w:rsidP="00B67C43">
            <w:pPr>
              <w:pStyle w:val="ListNumber"/>
            </w:pPr>
            <w:r>
              <w:t xml:space="preserve">Select the appropriate </w:t>
            </w:r>
            <w:r w:rsidRPr="00233842">
              <w:rPr>
                <w:b/>
              </w:rPr>
              <w:t>main pole material type</w:t>
            </w:r>
            <w:r>
              <w:t>.</w:t>
            </w:r>
          </w:p>
          <w:p w14:paraId="3E6A5EA8" w14:textId="2D5342EC" w:rsidR="00B67C43" w:rsidRDefault="00B67C43" w:rsidP="00D81B64">
            <w:pPr>
              <w:pStyle w:val="ListBullet2"/>
            </w:pPr>
            <w:r>
              <w:t xml:space="preserve">If Other is selected, provide details in the </w:t>
            </w:r>
            <w:r w:rsidRPr="006202E8">
              <w:rPr>
                <w:b/>
              </w:rPr>
              <w:t xml:space="preserve">Other </w:t>
            </w:r>
            <w:r>
              <w:rPr>
                <w:b/>
              </w:rPr>
              <w:t>Main Pole Material</w:t>
            </w:r>
            <w:r>
              <w:t xml:space="preserve"> field.</w:t>
            </w:r>
          </w:p>
        </w:tc>
        <w:tc>
          <w:tcPr>
            <w:tcW w:w="4500" w:type="dxa"/>
          </w:tcPr>
          <w:p w14:paraId="11BE1A5E" w14:textId="5B29D96D" w:rsidR="004E20F8" w:rsidRDefault="00DD40CB" w:rsidP="004E20F8">
            <w:pPr>
              <w:pStyle w:val="Graphic"/>
              <w:rPr>
                <w:noProof/>
              </w:rPr>
            </w:pPr>
            <w:r>
              <w:rPr>
                <w:noProof/>
              </w:rPr>
              <w:drawing>
                <wp:inline distT="0" distB="0" distL="0" distR="0" wp14:anchorId="6F872075" wp14:editId="2DF52975">
                  <wp:extent cx="2720340" cy="2333625"/>
                  <wp:effectExtent l="0" t="0" r="3810" b="952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720340" cy="2333625"/>
                          </a:xfrm>
                          <a:prstGeom prst="rect">
                            <a:avLst/>
                          </a:prstGeom>
                        </pic:spPr>
                      </pic:pic>
                    </a:graphicData>
                  </a:graphic>
                </wp:inline>
              </w:drawing>
            </w:r>
          </w:p>
        </w:tc>
      </w:tr>
      <w:tr w:rsidR="0050093F" w14:paraId="29C28F06" w14:textId="77777777" w:rsidTr="0050093F">
        <w:tc>
          <w:tcPr>
            <w:tcW w:w="4860" w:type="dxa"/>
          </w:tcPr>
          <w:p w14:paraId="7C75C8F8" w14:textId="214A84A8" w:rsidR="00745886" w:rsidRDefault="00745886" w:rsidP="006C2C91">
            <w:pPr>
              <w:pStyle w:val="Heading4"/>
              <w:outlineLvl w:val="3"/>
            </w:pPr>
            <w:r>
              <w:t>Supporting Members Material Type</w:t>
            </w:r>
          </w:p>
          <w:p w14:paraId="07C5DAC5" w14:textId="05E41B54" w:rsidR="00B67C43" w:rsidRPr="006C2C91" w:rsidRDefault="00B67C43" w:rsidP="00B67C43">
            <w:pPr>
              <w:pStyle w:val="BodyText"/>
            </w:pPr>
            <w:r w:rsidRPr="005A7512">
              <w:t>Displays</w:t>
            </w:r>
            <w:r w:rsidRPr="00080784">
              <w:t xml:space="preserve"> when </w:t>
            </w:r>
            <w:r w:rsidR="00D74E65">
              <w:t>Structure Type = Pole.</w:t>
            </w:r>
          </w:p>
          <w:p w14:paraId="58005F07" w14:textId="1959383E" w:rsidR="00745886" w:rsidRDefault="00745886" w:rsidP="00745886">
            <w:pPr>
              <w:pStyle w:val="ListNumber"/>
            </w:pPr>
            <w:r>
              <w:t xml:space="preserve">Select </w:t>
            </w:r>
            <w:r w:rsidR="001D1986">
              <w:t>all that apply for</w:t>
            </w:r>
            <w:r w:rsidR="0003788B">
              <w:t xml:space="preserve"> </w:t>
            </w:r>
            <w:r w:rsidRPr="00745886">
              <w:rPr>
                <w:b/>
              </w:rPr>
              <w:t>Supporting Members Material Type</w:t>
            </w:r>
            <w:r>
              <w:t>.</w:t>
            </w:r>
          </w:p>
          <w:p w14:paraId="0E8A492A" w14:textId="78EC164E" w:rsidR="00B67C43" w:rsidRDefault="00B67C43" w:rsidP="00D81B64">
            <w:pPr>
              <w:pStyle w:val="ListBullet2"/>
            </w:pPr>
            <w:r>
              <w:t xml:space="preserve">If Other is selected, provide details in the </w:t>
            </w:r>
            <w:r w:rsidRPr="006202E8">
              <w:rPr>
                <w:b/>
              </w:rPr>
              <w:t xml:space="preserve">Other </w:t>
            </w:r>
            <w:r>
              <w:rPr>
                <w:b/>
              </w:rPr>
              <w:t>Supporting Members Material</w:t>
            </w:r>
            <w:r>
              <w:t xml:space="preserve"> </w:t>
            </w:r>
            <w:r w:rsidRPr="00B67C43">
              <w:rPr>
                <w:b/>
              </w:rPr>
              <w:t>Type</w:t>
            </w:r>
            <w:r>
              <w:t xml:space="preserve"> field.</w:t>
            </w:r>
          </w:p>
          <w:p w14:paraId="1FD6498D" w14:textId="26B7107D" w:rsidR="00745886" w:rsidRPr="00745886" w:rsidRDefault="00745886" w:rsidP="00745886">
            <w:pPr>
              <w:pStyle w:val="BodyText"/>
            </w:pPr>
          </w:p>
        </w:tc>
        <w:tc>
          <w:tcPr>
            <w:tcW w:w="4500" w:type="dxa"/>
          </w:tcPr>
          <w:p w14:paraId="7AD0726C" w14:textId="56804D7D" w:rsidR="00745886" w:rsidRDefault="00C26B98" w:rsidP="004E20F8">
            <w:pPr>
              <w:pStyle w:val="Graphic"/>
              <w:rPr>
                <w:noProof/>
              </w:rPr>
            </w:pPr>
            <w:r>
              <w:rPr>
                <w:noProof/>
              </w:rPr>
              <w:drawing>
                <wp:inline distT="0" distB="0" distL="0" distR="0" wp14:anchorId="13299140" wp14:editId="3CB5F9C0">
                  <wp:extent cx="2720340" cy="2258695"/>
                  <wp:effectExtent l="0" t="0" r="3810" b="8255"/>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720340" cy="2258695"/>
                          </a:xfrm>
                          <a:prstGeom prst="rect">
                            <a:avLst/>
                          </a:prstGeom>
                        </pic:spPr>
                      </pic:pic>
                    </a:graphicData>
                  </a:graphic>
                </wp:inline>
              </w:drawing>
            </w:r>
          </w:p>
        </w:tc>
      </w:tr>
      <w:tr w:rsidR="00B67C43" w14:paraId="0A8D0099" w14:textId="77777777" w:rsidTr="0050093F">
        <w:tc>
          <w:tcPr>
            <w:tcW w:w="4860" w:type="dxa"/>
          </w:tcPr>
          <w:p w14:paraId="24A6F445" w14:textId="77777777" w:rsidR="00B67C43" w:rsidRDefault="00B67C43" w:rsidP="00B67C43">
            <w:pPr>
              <w:pStyle w:val="Heading3"/>
              <w:outlineLvl w:val="2"/>
            </w:pPr>
            <w:bookmarkStart w:id="24" w:name="_Toc63844084"/>
            <w:r>
              <w:t>Structure Attachments</w:t>
            </w:r>
            <w:bookmarkEnd w:id="24"/>
          </w:p>
          <w:p w14:paraId="431BE46A" w14:textId="26D325C0" w:rsidR="009360B7" w:rsidRPr="00B67C43" w:rsidRDefault="00B67C43" w:rsidP="009360B7">
            <w:pPr>
              <w:pStyle w:val="ListNumber"/>
            </w:pPr>
            <w:r>
              <w:t xml:space="preserve">Select the appropriate </w:t>
            </w:r>
            <w:r w:rsidRPr="00B801BB">
              <w:rPr>
                <w:b/>
              </w:rPr>
              <w:t>structure attachment</w:t>
            </w:r>
            <w:r w:rsidRPr="00BA7DA5">
              <w:rPr>
                <w:b/>
              </w:rPr>
              <w:t>(s)</w:t>
            </w:r>
            <w:r>
              <w:t xml:space="preserve"> from the list.</w:t>
            </w:r>
            <w:r w:rsidR="002B5A1F">
              <w:t xml:space="preserve"> Select all that apply.</w:t>
            </w:r>
          </w:p>
          <w:p w14:paraId="0EEF71F1" w14:textId="7DB01556" w:rsidR="00B67C43" w:rsidRPr="00B67C43" w:rsidRDefault="00B67C43" w:rsidP="002B5A1F">
            <w:pPr>
              <w:pStyle w:val="BodyText"/>
            </w:pPr>
          </w:p>
        </w:tc>
        <w:tc>
          <w:tcPr>
            <w:tcW w:w="4500" w:type="dxa"/>
          </w:tcPr>
          <w:p w14:paraId="12F2E021" w14:textId="6A26D706" w:rsidR="00B67C43" w:rsidRDefault="00B756EC" w:rsidP="004E20F8">
            <w:pPr>
              <w:pStyle w:val="Graphic"/>
              <w:rPr>
                <w:noProof/>
              </w:rPr>
            </w:pPr>
            <w:r>
              <w:rPr>
                <w:noProof/>
              </w:rPr>
              <w:drawing>
                <wp:inline distT="0" distB="0" distL="0" distR="0" wp14:anchorId="6F13ED00" wp14:editId="6A780173">
                  <wp:extent cx="2720340" cy="1542415"/>
                  <wp:effectExtent l="0" t="0" r="3810" b="63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720340" cy="1542415"/>
                          </a:xfrm>
                          <a:prstGeom prst="rect">
                            <a:avLst/>
                          </a:prstGeom>
                        </pic:spPr>
                      </pic:pic>
                    </a:graphicData>
                  </a:graphic>
                </wp:inline>
              </w:drawing>
            </w:r>
          </w:p>
        </w:tc>
      </w:tr>
    </w:tbl>
    <w:p w14:paraId="42FA6B4B" w14:textId="77777777" w:rsidR="00B67C43" w:rsidRDefault="00B67C43">
      <w:pPr>
        <w:rPr>
          <w:b/>
          <w:bCs/>
          <w:i/>
          <w:iCs/>
        </w:rPr>
      </w:pPr>
      <w:r>
        <w:rPr>
          <w:b/>
          <w:bCs/>
          <w:i/>
          <w:iCs/>
        </w:rPr>
        <w:br w:type="page"/>
      </w:r>
    </w:p>
    <w:p w14:paraId="0EAEBECD" w14:textId="77777777" w:rsidR="00B67C43" w:rsidRDefault="00B67C43" w:rsidP="00B67C43">
      <w:pPr>
        <w:pStyle w:val="Heading2"/>
      </w:pPr>
      <w:bookmarkStart w:id="25" w:name="_Toc63844085"/>
      <w:r>
        <w:lastRenderedPageBreak/>
        <w:t>Structure Attachment Details</w:t>
      </w:r>
      <w:bookmarkEnd w:id="25"/>
    </w:p>
    <w:p w14:paraId="7EA5CC98" w14:textId="69112925" w:rsidR="007C426E" w:rsidRPr="007C426E" w:rsidRDefault="007C426E" w:rsidP="007C426E">
      <w:pPr>
        <w:pStyle w:val="BodyText"/>
      </w:pPr>
      <w:r w:rsidRPr="007C426E">
        <w:t>Identify which attachments are on the structure (select all that apply).  Other questions will display and shall be answered based on the selections made in this section.</w:t>
      </w:r>
    </w:p>
    <w:p w14:paraId="778283B4" w14:textId="6285C7B4" w:rsidR="000B5A6C" w:rsidRDefault="00BD35FB" w:rsidP="00BD35FB">
      <w:pPr>
        <w:pStyle w:val="BodyText"/>
        <w:jc w:val="center"/>
      </w:pPr>
      <w:r>
        <w:rPr>
          <w:noProof/>
        </w:rPr>
        <w:drawing>
          <wp:inline distT="0" distB="0" distL="0" distR="0" wp14:anchorId="414B336F" wp14:editId="5C184ACB">
            <wp:extent cx="4731099" cy="6621780"/>
            <wp:effectExtent l="0" t="0" r="0" b="762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745100" cy="6641376"/>
                    </a:xfrm>
                    <a:prstGeom prst="rect">
                      <a:avLst/>
                    </a:prstGeom>
                  </pic:spPr>
                </pic:pic>
              </a:graphicData>
            </a:graphic>
          </wp:inline>
        </w:drawing>
      </w:r>
    </w:p>
    <w:p w14:paraId="391E3442" w14:textId="19767A1D" w:rsidR="00B67C43" w:rsidRDefault="00B67C43" w:rsidP="00B67C43">
      <w:pPr>
        <w:pStyle w:val="Graphic"/>
      </w:pPr>
    </w:p>
    <w:p w14:paraId="71B22C5C" w14:textId="5B5CC94B" w:rsidR="00391CC1" w:rsidRDefault="00391CC1" w:rsidP="00391CC1">
      <w:pPr>
        <w:pStyle w:val="Heading2"/>
      </w:pPr>
      <w:bookmarkStart w:id="26" w:name="_Toc63844086"/>
      <w:r>
        <w:lastRenderedPageBreak/>
        <w:t>Data Collection Questions</w:t>
      </w:r>
      <w:bookmarkEnd w:id="2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4320"/>
      </w:tblGrid>
      <w:tr w:rsidR="00D26929" w14:paraId="1CC212D9" w14:textId="77777777" w:rsidTr="005B3176">
        <w:tc>
          <w:tcPr>
            <w:tcW w:w="5040" w:type="dxa"/>
          </w:tcPr>
          <w:p w14:paraId="7288BC6E" w14:textId="02B1C878" w:rsidR="00391CC1" w:rsidRDefault="00391CC1" w:rsidP="00391CC1">
            <w:pPr>
              <w:pStyle w:val="Heading3"/>
              <w:outlineLvl w:val="2"/>
            </w:pPr>
            <w:bookmarkStart w:id="27" w:name="_Toc63844087"/>
            <w:r>
              <w:t>Is there a FLOC Number on the Structure?</w:t>
            </w:r>
            <w:bookmarkEnd w:id="27"/>
          </w:p>
          <w:p w14:paraId="46570E25" w14:textId="361CB633" w:rsidR="00391CC1" w:rsidRPr="00391CC1" w:rsidRDefault="00391CC1" w:rsidP="00391CC1">
            <w:pPr>
              <w:pStyle w:val="ListNumber"/>
            </w:pPr>
            <w:r>
              <w:t>Select</w:t>
            </w:r>
            <w:r w:rsidRPr="00391CC1">
              <w:rPr>
                <w:b/>
              </w:rPr>
              <w:t xml:space="preserve"> Yes or No</w:t>
            </w:r>
            <w:r>
              <w:t>.</w:t>
            </w:r>
          </w:p>
        </w:tc>
        <w:tc>
          <w:tcPr>
            <w:tcW w:w="4320" w:type="dxa"/>
          </w:tcPr>
          <w:p w14:paraId="14C676A3" w14:textId="09D24AE5" w:rsidR="00391CC1" w:rsidRDefault="00391CC1" w:rsidP="00391CC1">
            <w:pPr>
              <w:pStyle w:val="Graphic"/>
              <w:rPr>
                <w:noProof/>
              </w:rPr>
            </w:pPr>
            <w:r>
              <w:rPr>
                <w:noProof/>
              </w:rPr>
              <w:drawing>
                <wp:inline distT="0" distB="0" distL="0" distR="0" wp14:anchorId="638FF846" wp14:editId="7E1E7C05">
                  <wp:extent cx="2345267" cy="541867"/>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364361" cy="546279"/>
                          </a:xfrm>
                          <a:prstGeom prst="rect">
                            <a:avLst/>
                          </a:prstGeom>
                        </pic:spPr>
                      </pic:pic>
                    </a:graphicData>
                  </a:graphic>
                </wp:inline>
              </w:drawing>
            </w:r>
          </w:p>
        </w:tc>
      </w:tr>
      <w:tr w:rsidR="002E5A84" w14:paraId="15EC1759" w14:textId="77777777" w:rsidTr="005B3176">
        <w:tc>
          <w:tcPr>
            <w:tcW w:w="5040" w:type="dxa"/>
          </w:tcPr>
          <w:p w14:paraId="3AA5B127" w14:textId="77777777" w:rsidR="002E5A84" w:rsidRDefault="002E5A84" w:rsidP="00391CC1">
            <w:pPr>
              <w:pStyle w:val="Heading3"/>
              <w:outlineLvl w:val="2"/>
            </w:pPr>
            <w:bookmarkStart w:id="28" w:name="_Toc63844088"/>
            <w:r>
              <w:t>Is there a Buddy Pole?</w:t>
            </w:r>
            <w:bookmarkEnd w:id="28"/>
          </w:p>
          <w:p w14:paraId="43BBD410" w14:textId="77777777" w:rsidR="002E5A84" w:rsidRDefault="00181B4B" w:rsidP="00181B4B">
            <w:pPr>
              <w:pStyle w:val="ListNumber"/>
            </w:pPr>
            <w:r>
              <w:t>Select</w:t>
            </w:r>
            <w:r w:rsidRPr="00391CC1">
              <w:rPr>
                <w:b/>
              </w:rPr>
              <w:t xml:space="preserve"> Yes or No</w:t>
            </w:r>
            <w:r>
              <w:t>.</w:t>
            </w:r>
          </w:p>
          <w:p w14:paraId="3217AB56" w14:textId="77777777" w:rsidR="00181B4B" w:rsidRDefault="00181B4B" w:rsidP="00D81B64">
            <w:pPr>
              <w:pStyle w:val="ListBullet2"/>
            </w:pPr>
            <w:r>
              <w:t xml:space="preserve">If Yes, </w:t>
            </w:r>
            <w:r w:rsidR="00896929">
              <w:t>the What is attached to Buddy Pole question displays.</w:t>
            </w:r>
          </w:p>
          <w:p w14:paraId="15BB0A11" w14:textId="77777777" w:rsidR="00896929" w:rsidRDefault="00896929" w:rsidP="00553F29">
            <w:pPr>
              <w:pStyle w:val="Heading3"/>
              <w:outlineLvl w:val="2"/>
            </w:pPr>
            <w:bookmarkStart w:id="29" w:name="_Toc63844089"/>
            <w:r>
              <w:t>What is attached to Buddy Pole?</w:t>
            </w:r>
            <w:bookmarkEnd w:id="29"/>
          </w:p>
          <w:p w14:paraId="0ABD0E3B" w14:textId="1F3F02A6" w:rsidR="00896929" w:rsidRPr="002E5A84" w:rsidRDefault="00553F29" w:rsidP="00553F29">
            <w:pPr>
              <w:pStyle w:val="ListNumber"/>
            </w:pPr>
            <w:r>
              <w:t>Select all that apply.</w:t>
            </w:r>
          </w:p>
        </w:tc>
        <w:tc>
          <w:tcPr>
            <w:tcW w:w="4320" w:type="dxa"/>
          </w:tcPr>
          <w:p w14:paraId="11D79141" w14:textId="3D0F2728" w:rsidR="002E5A84" w:rsidRDefault="002E5A84" w:rsidP="00391CC1">
            <w:pPr>
              <w:pStyle w:val="Graphic"/>
              <w:rPr>
                <w:noProof/>
              </w:rPr>
            </w:pPr>
            <w:r>
              <w:rPr>
                <w:noProof/>
              </w:rPr>
              <w:drawing>
                <wp:inline distT="0" distB="0" distL="0" distR="0" wp14:anchorId="095E0BFE" wp14:editId="7A019044">
                  <wp:extent cx="1844040" cy="1571298"/>
                  <wp:effectExtent l="0" t="0" r="381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849059" cy="1575575"/>
                          </a:xfrm>
                          <a:prstGeom prst="rect">
                            <a:avLst/>
                          </a:prstGeom>
                        </pic:spPr>
                      </pic:pic>
                    </a:graphicData>
                  </a:graphic>
                </wp:inline>
              </w:drawing>
            </w:r>
          </w:p>
        </w:tc>
      </w:tr>
      <w:tr w:rsidR="00D26929" w14:paraId="39180B3E" w14:textId="77777777" w:rsidTr="005B3176">
        <w:tc>
          <w:tcPr>
            <w:tcW w:w="5040" w:type="dxa"/>
          </w:tcPr>
          <w:p w14:paraId="63B2D056" w14:textId="5DEF5C11" w:rsidR="00391CC1" w:rsidRDefault="00E16B22" w:rsidP="00391CC1">
            <w:pPr>
              <w:pStyle w:val="Heading3"/>
              <w:outlineLvl w:val="2"/>
            </w:pPr>
            <w:bookmarkStart w:id="30" w:name="_Toc63844090"/>
            <w:r>
              <w:t>Describe the Area Surrounding the Structure within 100 feet.</w:t>
            </w:r>
            <w:bookmarkEnd w:id="30"/>
          </w:p>
          <w:p w14:paraId="4DB898BA" w14:textId="0D457944" w:rsidR="00E16B22" w:rsidRPr="00E16B22" w:rsidRDefault="00E16B22" w:rsidP="00E16B22">
            <w:pPr>
              <w:pStyle w:val="ListNumber"/>
            </w:pPr>
            <w:r>
              <w:t>Select all that apply.</w:t>
            </w:r>
          </w:p>
        </w:tc>
        <w:tc>
          <w:tcPr>
            <w:tcW w:w="4320" w:type="dxa"/>
          </w:tcPr>
          <w:p w14:paraId="3DC7E7E5" w14:textId="410CACA2" w:rsidR="00391CC1" w:rsidRDefault="00E16B22" w:rsidP="00391CC1">
            <w:pPr>
              <w:pStyle w:val="Graphic"/>
              <w:rPr>
                <w:noProof/>
              </w:rPr>
            </w:pPr>
            <w:r>
              <w:rPr>
                <w:noProof/>
              </w:rPr>
              <w:drawing>
                <wp:inline distT="0" distB="0" distL="0" distR="0" wp14:anchorId="1E47A6CF" wp14:editId="7B906667">
                  <wp:extent cx="2302932" cy="857399"/>
                  <wp:effectExtent l="0" t="0" r="254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323673" cy="865121"/>
                          </a:xfrm>
                          <a:prstGeom prst="rect">
                            <a:avLst/>
                          </a:prstGeom>
                        </pic:spPr>
                      </pic:pic>
                    </a:graphicData>
                  </a:graphic>
                </wp:inline>
              </w:drawing>
            </w:r>
          </w:p>
        </w:tc>
      </w:tr>
      <w:tr w:rsidR="005B3176" w14:paraId="2958058B" w14:textId="77777777" w:rsidTr="005B3176">
        <w:tc>
          <w:tcPr>
            <w:tcW w:w="5040" w:type="dxa"/>
          </w:tcPr>
          <w:p w14:paraId="3EE67950" w14:textId="4D839B7C" w:rsidR="00E16B22" w:rsidRDefault="00E16B22" w:rsidP="00391CC1">
            <w:pPr>
              <w:pStyle w:val="Heading3"/>
              <w:outlineLvl w:val="2"/>
            </w:pPr>
            <w:bookmarkStart w:id="31" w:name="_Toc63844091"/>
            <w:r>
              <w:t>Is the Structure within an Enclosed Area?</w:t>
            </w:r>
            <w:bookmarkEnd w:id="31"/>
          </w:p>
          <w:p w14:paraId="71F3093A" w14:textId="77777777" w:rsidR="00E16B22" w:rsidRDefault="00E16B22" w:rsidP="00E16B22">
            <w:pPr>
              <w:pStyle w:val="ListNumber"/>
            </w:pPr>
            <w:r>
              <w:t xml:space="preserve">Select </w:t>
            </w:r>
            <w:r w:rsidRPr="00D26929">
              <w:rPr>
                <w:b/>
              </w:rPr>
              <w:t>Yes or No</w:t>
            </w:r>
            <w:r>
              <w:t>.</w:t>
            </w:r>
          </w:p>
          <w:p w14:paraId="201F774B" w14:textId="77777777" w:rsidR="00E16B22" w:rsidRDefault="00E16B22" w:rsidP="00D81B64">
            <w:pPr>
              <w:pStyle w:val="ListBullet2"/>
            </w:pPr>
            <w:r>
              <w:t>If Yes, the Enclosed Area Type question displays.</w:t>
            </w:r>
          </w:p>
          <w:p w14:paraId="723034A3" w14:textId="5673A6EE" w:rsidR="00D26929" w:rsidRDefault="00D26929" w:rsidP="00D26929">
            <w:pPr>
              <w:pStyle w:val="Heading4"/>
              <w:outlineLvl w:val="3"/>
            </w:pPr>
            <w:r>
              <w:t xml:space="preserve">Enclosed Area Type </w:t>
            </w:r>
          </w:p>
          <w:p w14:paraId="73247A9A" w14:textId="4FA3B56B" w:rsidR="00D26929" w:rsidRPr="00D26929" w:rsidRDefault="00D26929" w:rsidP="00D26929">
            <w:pPr>
              <w:pStyle w:val="ListNumber"/>
            </w:pPr>
            <w:r>
              <w:t xml:space="preserve">Select all that apply. </w:t>
            </w:r>
          </w:p>
        </w:tc>
        <w:tc>
          <w:tcPr>
            <w:tcW w:w="4320" w:type="dxa"/>
          </w:tcPr>
          <w:p w14:paraId="59804806" w14:textId="1F94E612" w:rsidR="00E16B22" w:rsidRDefault="00E16B22" w:rsidP="00391CC1">
            <w:pPr>
              <w:pStyle w:val="Graphic"/>
              <w:rPr>
                <w:noProof/>
              </w:rPr>
            </w:pPr>
            <w:r>
              <w:rPr>
                <w:noProof/>
              </w:rPr>
              <w:drawing>
                <wp:inline distT="0" distB="0" distL="0" distR="0" wp14:anchorId="2E4B0AF2" wp14:editId="3F65C940">
                  <wp:extent cx="2422314" cy="1800189"/>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426360" cy="1803196"/>
                          </a:xfrm>
                          <a:prstGeom prst="rect">
                            <a:avLst/>
                          </a:prstGeom>
                        </pic:spPr>
                      </pic:pic>
                    </a:graphicData>
                  </a:graphic>
                </wp:inline>
              </w:drawing>
            </w:r>
          </w:p>
        </w:tc>
      </w:tr>
    </w:tbl>
    <w:p w14:paraId="5DC54809" w14:textId="77777777" w:rsidR="00727D74" w:rsidRDefault="00727D74">
      <w:r>
        <w:rPr>
          <w:b/>
          <w:bCs/>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4320"/>
      </w:tblGrid>
      <w:tr w:rsidR="005B3176" w14:paraId="17EA66C6" w14:textId="77777777" w:rsidTr="005B3176">
        <w:tc>
          <w:tcPr>
            <w:tcW w:w="5040" w:type="dxa"/>
          </w:tcPr>
          <w:p w14:paraId="4F1B3E12" w14:textId="1E81346F" w:rsidR="00E16B22" w:rsidRDefault="00D26929" w:rsidP="00391CC1">
            <w:pPr>
              <w:pStyle w:val="Heading3"/>
              <w:outlineLvl w:val="2"/>
            </w:pPr>
            <w:bookmarkStart w:id="32" w:name="_Toc63844092"/>
            <w:r>
              <w:lastRenderedPageBreak/>
              <w:t>Type of Footing</w:t>
            </w:r>
            <w:bookmarkEnd w:id="32"/>
          </w:p>
          <w:p w14:paraId="632916DF" w14:textId="77777777" w:rsidR="00D26929" w:rsidRDefault="00D26929" w:rsidP="00D26929">
            <w:pPr>
              <w:pStyle w:val="ListNumber"/>
            </w:pPr>
            <w:r>
              <w:t>Select all that apply.</w:t>
            </w:r>
          </w:p>
          <w:p w14:paraId="77856979" w14:textId="79353EDE" w:rsidR="00D26929" w:rsidRDefault="00D26929" w:rsidP="00D81B64">
            <w:pPr>
              <w:pStyle w:val="ListBullet2"/>
            </w:pPr>
            <w:r>
              <w:t>If Other, the Other Type of Footing field displays.</w:t>
            </w:r>
          </w:p>
          <w:p w14:paraId="62CEA80F" w14:textId="77777777" w:rsidR="00D26929" w:rsidRDefault="00D26929" w:rsidP="00D81B64">
            <w:pPr>
              <w:pStyle w:val="ListBullet2"/>
            </w:pPr>
            <w:r>
              <w:t>If Unable to Determine, the Unable to Determine Type of Footing question displays.</w:t>
            </w:r>
          </w:p>
          <w:p w14:paraId="2D123944" w14:textId="77777777" w:rsidR="00D26929" w:rsidRDefault="00D26929" w:rsidP="00D26929">
            <w:pPr>
              <w:pStyle w:val="Heading4"/>
              <w:outlineLvl w:val="3"/>
            </w:pPr>
            <w:r>
              <w:t>Other Type of Footing</w:t>
            </w:r>
          </w:p>
          <w:p w14:paraId="262A1E04" w14:textId="77777777" w:rsidR="00D26929" w:rsidRDefault="00D26929" w:rsidP="00D26929">
            <w:pPr>
              <w:pStyle w:val="ListNumber"/>
            </w:pPr>
            <w:r>
              <w:t>Provide a description of the other footing type.</w:t>
            </w:r>
          </w:p>
          <w:p w14:paraId="65A0E196" w14:textId="77777777" w:rsidR="00D26929" w:rsidRDefault="00D26929" w:rsidP="00D26929">
            <w:pPr>
              <w:pStyle w:val="Heading4"/>
              <w:outlineLvl w:val="3"/>
            </w:pPr>
            <w:r>
              <w:t>Unable to Determine Type of Footing</w:t>
            </w:r>
          </w:p>
          <w:p w14:paraId="5DBB1B96" w14:textId="28082234" w:rsidR="00D26929" w:rsidRPr="00D26929" w:rsidRDefault="00D26929" w:rsidP="00D26929">
            <w:pPr>
              <w:pStyle w:val="ListNumber"/>
            </w:pPr>
            <w:r>
              <w:t>Select all that apply to describe why you are not able to determine footing type.</w:t>
            </w:r>
          </w:p>
        </w:tc>
        <w:tc>
          <w:tcPr>
            <w:tcW w:w="4320" w:type="dxa"/>
          </w:tcPr>
          <w:p w14:paraId="6E1E3529" w14:textId="13C0696B" w:rsidR="00E16B22" w:rsidRDefault="00D26929" w:rsidP="00391CC1">
            <w:pPr>
              <w:pStyle w:val="Graphic"/>
              <w:rPr>
                <w:noProof/>
              </w:rPr>
            </w:pPr>
            <w:r>
              <w:rPr>
                <w:noProof/>
              </w:rPr>
              <w:drawing>
                <wp:inline distT="0" distB="0" distL="0" distR="0" wp14:anchorId="5798E817" wp14:editId="4393DDCA">
                  <wp:extent cx="2538456" cy="30480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554513" cy="3067280"/>
                          </a:xfrm>
                          <a:prstGeom prst="rect">
                            <a:avLst/>
                          </a:prstGeom>
                        </pic:spPr>
                      </pic:pic>
                    </a:graphicData>
                  </a:graphic>
                </wp:inline>
              </w:drawing>
            </w:r>
          </w:p>
        </w:tc>
      </w:tr>
      <w:tr w:rsidR="00D26929" w14:paraId="4A78E7D2" w14:textId="77777777" w:rsidTr="005B3176">
        <w:tc>
          <w:tcPr>
            <w:tcW w:w="5040" w:type="dxa"/>
          </w:tcPr>
          <w:p w14:paraId="11DCC8FD" w14:textId="437E154B" w:rsidR="00D26929" w:rsidRDefault="00D26929" w:rsidP="00391CC1">
            <w:pPr>
              <w:pStyle w:val="Heading3"/>
              <w:outlineLvl w:val="2"/>
            </w:pPr>
            <w:bookmarkStart w:id="33" w:name="_Toc63844093"/>
            <w:r>
              <w:t>Indicate the Equipment Type(s) and Attachments on the Span.</w:t>
            </w:r>
            <w:bookmarkEnd w:id="33"/>
          </w:p>
          <w:p w14:paraId="3DF03716" w14:textId="77777777" w:rsidR="00D26929" w:rsidRDefault="00D26929" w:rsidP="00D26929">
            <w:pPr>
              <w:pStyle w:val="ListNumber"/>
            </w:pPr>
            <w:r>
              <w:t>Select all that apply.</w:t>
            </w:r>
          </w:p>
          <w:p w14:paraId="43A8E1F3" w14:textId="77777777" w:rsidR="00D26929" w:rsidRDefault="00D26929" w:rsidP="00D81B64">
            <w:pPr>
              <w:pStyle w:val="ListBullet2"/>
            </w:pPr>
            <w:r>
              <w:t>If Switch is selected, the Switch Type question displays.</w:t>
            </w:r>
          </w:p>
          <w:p w14:paraId="7DFEB542" w14:textId="77777777" w:rsidR="00D26929" w:rsidRDefault="00D26929" w:rsidP="00D26929">
            <w:pPr>
              <w:pStyle w:val="Heading4"/>
              <w:outlineLvl w:val="3"/>
            </w:pPr>
            <w:r>
              <w:t>Switch Type</w:t>
            </w:r>
          </w:p>
          <w:p w14:paraId="688B8C6A" w14:textId="4DAA3A09" w:rsidR="00D26929" w:rsidRPr="00D26929" w:rsidRDefault="00D26929" w:rsidP="00D26929">
            <w:pPr>
              <w:pStyle w:val="ListNumber"/>
            </w:pPr>
            <w:r>
              <w:t>Select the appropriate switch type.</w:t>
            </w:r>
          </w:p>
        </w:tc>
        <w:tc>
          <w:tcPr>
            <w:tcW w:w="4320" w:type="dxa"/>
          </w:tcPr>
          <w:p w14:paraId="4C96A65C" w14:textId="331888AB" w:rsidR="00D26929" w:rsidRDefault="00D26929" w:rsidP="00391CC1">
            <w:pPr>
              <w:pStyle w:val="Graphic"/>
              <w:rPr>
                <w:noProof/>
              </w:rPr>
            </w:pPr>
            <w:r>
              <w:rPr>
                <w:noProof/>
              </w:rPr>
              <w:drawing>
                <wp:inline distT="0" distB="0" distL="0" distR="0" wp14:anchorId="4F3FCCE8" wp14:editId="3086D8F5">
                  <wp:extent cx="2174287" cy="1820333"/>
                  <wp:effectExtent l="0" t="0" r="0" b="889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186661" cy="1830692"/>
                          </a:xfrm>
                          <a:prstGeom prst="rect">
                            <a:avLst/>
                          </a:prstGeom>
                        </pic:spPr>
                      </pic:pic>
                    </a:graphicData>
                  </a:graphic>
                </wp:inline>
              </w:drawing>
            </w:r>
          </w:p>
        </w:tc>
      </w:tr>
      <w:tr w:rsidR="0044787C" w14:paraId="0F8D5365" w14:textId="77777777" w:rsidTr="005B3176">
        <w:tc>
          <w:tcPr>
            <w:tcW w:w="5040" w:type="dxa"/>
          </w:tcPr>
          <w:p w14:paraId="062503DE" w14:textId="77777777" w:rsidR="0044787C" w:rsidRDefault="00DF798A" w:rsidP="00391CC1">
            <w:pPr>
              <w:pStyle w:val="Heading3"/>
              <w:outlineLvl w:val="2"/>
            </w:pPr>
            <w:bookmarkStart w:id="34" w:name="_Toc63844094"/>
            <w:r>
              <w:t>Does the Foundation have a ground to the structure?</w:t>
            </w:r>
            <w:bookmarkEnd w:id="34"/>
          </w:p>
          <w:p w14:paraId="49F7059E" w14:textId="4CA54645" w:rsidR="00DF798A" w:rsidRPr="00DF798A" w:rsidRDefault="00DF798A" w:rsidP="00DF798A">
            <w:pPr>
              <w:pStyle w:val="ListNumber"/>
            </w:pPr>
            <w:r>
              <w:t xml:space="preserve">Select </w:t>
            </w:r>
            <w:r w:rsidRPr="00D26929">
              <w:rPr>
                <w:b/>
              </w:rPr>
              <w:t>Yes or No</w:t>
            </w:r>
            <w:r>
              <w:t>.</w:t>
            </w:r>
          </w:p>
        </w:tc>
        <w:tc>
          <w:tcPr>
            <w:tcW w:w="4320" w:type="dxa"/>
          </w:tcPr>
          <w:p w14:paraId="249F5504" w14:textId="2A4F8D24" w:rsidR="0044787C" w:rsidRDefault="00DF798A" w:rsidP="00391CC1">
            <w:pPr>
              <w:pStyle w:val="Graphic"/>
              <w:rPr>
                <w:noProof/>
              </w:rPr>
            </w:pPr>
            <w:r>
              <w:rPr>
                <w:noProof/>
              </w:rPr>
              <w:drawing>
                <wp:inline distT="0" distB="0" distL="0" distR="0" wp14:anchorId="48E669FB" wp14:editId="4A7C9C19">
                  <wp:extent cx="2606040" cy="489585"/>
                  <wp:effectExtent l="0" t="0" r="3810" b="571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606040" cy="489585"/>
                          </a:xfrm>
                          <a:prstGeom prst="rect">
                            <a:avLst/>
                          </a:prstGeom>
                        </pic:spPr>
                      </pic:pic>
                    </a:graphicData>
                  </a:graphic>
                </wp:inline>
              </w:drawing>
            </w:r>
          </w:p>
        </w:tc>
      </w:tr>
      <w:tr w:rsidR="0044787C" w14:paraId="0885B191" w14:textId="77777777" w:rsidTr="005B3176">
        <w:tc>
          <w:tcPr>
            <w:tcW w:w="5040" w:type="dxa"/>
          </w:tcPr>
          <w:p w14:paraId="5075544C" w14:textId="77777777" w:rsidR="0044787C" w:rsidRDefault="00DC5756" w:rsidP="00391CC1">
            <w:pPr>
              <w:pStyle w:val="Heading3"/>
              <w:outlineLvl w:val="2"/>
            </w:pPr>
            <w:bookmarkStart w:id="35" w:name="_Toc63844095"/>
            <w:r>
              <w:t>Identify the appearance of the Footings/Foundations</w:t>
            </w:r>
            <w:bookmarkEnd w:id="35"/>
          </w:p>
          <w:p w14:paraId="1C25AC2B" w14:textId="7720CD66" w:rsidR="00DC5756" w:rsidRPr="00DC5756" w:rsidRDefault="00DC5756" w:rsidP="00DC5756">
            <w:pPr>
              <w:pStyle w:val="ListNumber"/>
            </w:pPr>
            <w:r>
              <w:t>Select all that apply.</w:t>
            </w:r>
          </w:p>
        </w:tc>
        <w:tc>
          <w:tcPr>
            <w:tcW w:w="4320" w:type="dxa"/>
          </w:tcPr>
          <w:p w14:paraId="6C4AB16E" w14:textId="19CC08E9" w:rsidR="0044787C" w:rsidRDefault="00DC5756" w:rsidP="00391CC1">
            <w:pPr>
              <w:pStyle w:val="Graphic"/>
              <w:rPr>
                <w:noProof/>
              </w:rPr>
            </w:pPr>
            <w:r>
              <w:rPr>
                <w:noProof/>
              </w:rPr>
              <w:drawing>
                <wp:inline distT="0" distB="0" distL="0" distR="0" wp14:anchorId="437EA3DE" wp14:editId="6C615197">
                  <wp:extent cx="2606040" cy="953135"/>
                  <wp:effectExtent l="0" t="0" r="381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606040" cy="953135"/>
                          </a:xfrm>
                          <a:prstGeom prst="rect">
                            <a:avLst/>
                          </a:prstGeom>
                        </pic:spPr>
                      </pic:pic>
                    </a:graphicData>
                  </a:graphic>
                </wp:inline>
              </w:drawing>
            </w:r>
          </w:p>
        </w:tc>
      </w:tr>
      <w:tr w:rsidR="0008190C" w14:paraId="0DA1CF09" w14:textId="77777777" w:rsidTr="005B3176">
        <w:tc>
          <w:tcPr>
            <w:tcW w:w="5040" w:type="dxa"/>
          </w:tcPr>
          <w:p w14:paraId="7611722C" w14:textId="77777777" w:rsidR="0008190C" w:rsidRDefault="00BF1180" w:rsidP="00391CC1">
            <w:pPr>
              <w:pStyle w:val="Heading3"/>
              <w:outlineLvl w:val="2"/>
            </w:pPr>
            <w:bookmarkStart w:id="36" w:name="_Toc63844096"/>
            <w:r>
              <w:lastRenderedPageBreak/>
              <w:t>Indicate the Equipment Type(s) and attachments on the S</w:t>
            </w:r>
            <w:r w:rsidR="00C40AF2">
              <w:t>t</w:t>
            </w:r>
            <w:r>
              <w:t>ructure</w:t>
            </w:r>
            <w:bookmarkEnd w:id="36"/>
            <w:r w:rsidR="00C40AF2">
              <w:t xml:space="preserve"> </w:t>
            </w:r>
          </w:p>
          <w:p w14:paraId="24E15DCB" w14:textId="77777777" w:rsidR="00C40AF2" w:rsidRDefault="00C40AF2" w:rsidP="00E93866">
            <w:pPr>
              <w:pStyle w:val="ListNumber"/>
            </w:pPr>
            <w:r>
              <w:t>Select the appropriate equipment type.</w:t>
            </w:r>
          </w:p>
          <w:p w14:paraId="515B2392" w14:textId="77777777" w:rsidR="00C40AF2" w:rsidRDefault="00C40AF2" w:rsidP="00D81B64">
            <w:pPr>
              <w:pStyle w:val="ListBullet2"/>
            </w:pPr>
            <w:r>
              <w:t xml:space="preserve">If Switch, then the </w:t>
            </w:r>
            <w:r w:rsidR="00053FE6">
              <w:t>Switch Type question displays.</w:t>
            </w:r>
          </w:p>
          <w:p w14:paraId="7DE6C67A" w14:textId="60C08F1C" w:rsidR="00053FE6" w:rsidRPr="00C40AF2" w:rsidRDefault="00053FE6" w:rsidP="00D81B64">
            <w:pPr>
              <w:pStyle w:val="ListBullet2"/>
            </w:pPr>
            <w:r>
              <w:t xml:space="preserve">If Risers/Potheads/Arresters, then </w:t>
            </w:r>
            <w:r w:rsidR="00E93866">
              <w:t xml:space="preserve">the How many Transmission Lightning Arresters are installed on </w:t>
            </w:r>
            <w:proofErr w:type="gramStart"/>
            <w:r w:rsidR="00E93866">
              <w:t>the this</w:t>
            </w:r>
            <w:proofErr w:type="gramEnd"/>
            <w:r w:rsidR="00E93866">
              <w:t xml:space="preserve"> structure question displays.</w:t>
            </w:r>
          </w:p>
        </w:tc>
        <w:tc>
          <w:tcPr>
            <w:tcW w:w="4320" w:type="dxa"/>
          </w:tcPr>
          <w:p w14:paraId="19593062" w14:textId="52A1305B" w:rsidR="0008190C" w:rsidRDefault="00BF1180" w:rsidP="00391CC1">
            <w:pPr>
              <w:pStyle w:val="Graphic"/>
              <w:rPr>
                <w:noProof/>
              </w:rPr>
            </w:pPr>
            <w:r>
              <w:rPr>
                <w:noProof/>
              </w:rPr>
              <w:drawing>
                <wp:inline distT="0" distB="0" distL="0" distR="0" wp14:anchorId="0CC906D4" wp14:editId="1717987C">
                  <wp:extent cx="2606040" cy="748665"/>
                  <wp:effectExtent l="0" t="0" r="381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606040" cy="748665"/>
                          </a:xfrm>
                          <a:prstGeom prst="rect">
                            <a:avLst/>
                          </a:prstGeom>
                        </pic:spPr>
                      </pic:pic>
                    </a:graphicData>
                  </a:graphic>
                </wp:inline>
              </w:drawing>
            </w:r>
          </w:p>
        </w:tc>
      </w:tr>
      <w:tr w:rsidR="0008190C" w14:paraId="27DCA5AE" w14:textId="77777777" w:rsidTr="005B3176">
        <w:tc>
          <w:tcPr>
            <w:tcW w:w="5040" w:type="dxa"/>
          </w:tcPr>
          <w:p w14:paraId="68714296" w14:textId="77777777" w:rsidR="0008190C" w:rsidRDefault="00311A9D" w:rsidP="00391CC1">
            <w:pPr>
              <w:pStyle w:val="Heading3"/>
              <w:outlineLvl w:val="2"/>
            </w:pPr>
            <w:bookmarkStart w:id="37" w:name="_Toc63844097"/>
            <w:r>
              <w:t>Switch Type</w:t>
            </w:r>
            <w:bookmarkEnd w:id="37"/>
          </w:p>
          <w:p w14:paraId="4B64AE9A" w14:textId="6CA44A13" w:rsidR="00311A9D" w:rsidRPr="00311A9D" w:rsidRDefault="00311A9D" w:rsidP="007778AC">
            <w:pPr>
              <w:pStyle w:val="ListNumber"/>
            </w:pPr>
            <w:r>
              <w:t xml:space="preserve">Identify the type of switch on </w:t>
            </w:r>
            <w:r w:rsidR="007778AC">
              <w:t xml:space="preserve">the structure. </w:t>
            </w:r>
          </w:p>
        </w:tc>
        <w:tc>
          <w:tcPr>
            <w:tcW w:w="4320" w:type="dxa"/>
          </w:tcPr>
          <w:p w14:paraId="708B377D" w14:textId="3080CB57" w:rsidR="0008190C" w:rsidRDefault="00311A9D" w:rsidP="00391CC1">
            <w:pPr>
              <w:pStyle w:val="Graphic"/>
              <w:rPr>
                <w:noProof/>
              </w:rPr>
            </w:pPr>
            <w:r>
              <w:rPr>
                <w:noProof/>
              </w:rPr>
              <w:drawing>
                <wp:inline distT="0" distB="0" distL="0" distR="0" wp14:anchorId="58059A20" wp14:editId="45F13C51">
                  <wp:extent cx="1089660" cy="669646"/>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096724" cy="673987"/>
                          </a:xfrm>
                          <a:prstGeom prst="rect">
                            <a:avLst/>
                          </a:prstGeom>
                        </pic:spPr>
                      </pic:pic>
                    </a:graphicData>
                  </a:graphic>
                </wp:inline>
              </w:drawing>
            </w:r>
          </w:p>
        </w:tc>
      </w:tr>
      <w:tr w:rsidR="00D26929" w14:paraId="5F63690C" w14:textId="77777777" w:rsidTr="005B3176">
        <w:tc>
          <w:tcPr>
            <w:tcW w:w="5040" w:type="dxa"/>
          </w:tcPr>
          <w:p w14:paraId="12DFCB6D" w14:textId="2E8BD5F0" w:rsidR="00D26929" w:rsidRDefault="00684C8D" w:rsidP="00391CC1">
            <w:pPr>
              <w:pStyle w:val="Heading3"/>
              <w:outlineLvl w:val="2"/>
            </w:pPr>
            <w:bookmarkStart w:id="38" w:name="_Toc63844098"/>
            <w:r>
              <w:t>How many Transmission Lightning Arresters are Installed on this Structure?</w:t>
            </w:r>
            <w:bookmarkEnd w:id="38"/>
          </w:p>
          <w:p w14:paraId="19042B91" w14:textId="459B1AA6" w:rsidR="00684C8D" w:rsidRPr="00684C8D" w:rsidRDefault="00684C8D" w:rsidP="00684C8D">
            <w:pPr>
              <w:pStyle w:val="ListNumber"/>
            </w:pPr>
            <w:r>
              <w:t>Select the appropriate number.</w:t>
            </w:r>
          </w:p>
        </w:tc>
        <w:tc>
          <w:tcPr>
            <w:tcW w:w="4320" w:type="dxa"/>
          </w:tcPr>
          <w:p w14:paraId="5008098E" w14:textId="4857DBA8" w:rsidR="00D26929" w:rsidRDefault="00D26929" w:rsidP="00391CC1">
            <w:pPr>
              <w:pStyle w:val="Graphic"/>
              <w:rPr>
                <w:noProof/>
              </w:rPr>
            </w:pPr>
            <w:r>
              <w:rPr>
                <w:noProof/>
              </w:rPr>
              <w:drawing>
                <wp:inline distT="0" distB="0" distL="0" distR="0" wp14:anchorId="6D9291E6" wp14:editId="4F8F4E9F">
                  <wp:extent cx="2631885" cy="601133"/>
                  <wp:effectExtent l="0" t="0" r="0" b="889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692373" cy="614949"/>
                          </a:xfrm>
                          <a:prstGeom prst="rect">
                            <a:avLst/>
                          </a:prstGeom>
                        </pic:spPr>
                      </pic:pic>
                    </a:graphicData>
                  </a:graphic>
                </wp:inline>
              </w:drawing>
            </w:r>
          </w:p>
        </w:tc>
      </w:tr>
      <w:tr w:rsidR="00343B65" w14:paraId="40461B67" w14:textId="77777777" w:rsidTr="005B3176">
        <w:tc>
          <w:tcPr>
            <w:tcW w:w="5040" w:type="dxa"/>
          </w:tcPr>
          <w:p w14:paraId="5D7DBE25" w14:textId="4BF0BFD6" w:rsidR="00343B65" w:rsidRDefault="00343B65" w:rsidP="00391CC1">
            <w:pPr>
              <w:pStyle w:val="Heading3"/>
              <w:outlineLvl w:val="2"/>
            </w:pPr>
            <w:bookmarkStart w:id="39" w:name="_Toc63844099"/>
            <w:r>
              <w:t>Do the Insulators Connect to the Structure using a Hook?</w:t>
            </w:r>
            <w:bookmarkEnd w:id="39"/>
          </w:p>
          <w:p w14:paraId="2F4A2EC3" w14:textId="77777777" w:rsidR="00343B65" w:rsidRDefault="00343B65" w:rsidP="00343B65">
            <w:pPr>
              <w:pStyle w:val="Results"/>
            </w:pPr>
            <w:r>
              <w:t>Displays when Porcelain Insulator is selected.</w:t>
            </w:r>
          </w:p>
          <w:p w14:paraId="571C4BA3" w14:textId="78E61F25" w:rsidR="00343B65" w:rsidRPr="00343B65" w:rsidRDefault="00343B65" w:rsidP="00343B65">
            <w:pPr>
              <w:pStyle w:val="ListNumber"/>
            </w:pPr>
            <w:r>
              <w:t>Select Yes or No.</w:t>
            </w:r>
          </w:p>
        </w:tc>
        <w:tc>
          <w:tcPr>
            <w:tcW w:w="4320" w:type="dxa"/>
          </w:tcPr>
          <w:p w14:paraId="738E970F" w14:textId="653FFE44" w:rsidR="00343B65" w:rsidRDefault="00343B65" w:rsidP="00391CC1">
            <w:pPr>
              <w:pStyle w:val="Graphic"/>
              <w:rPr>
                <w:noProof/>
              </w:rPr>
            </w:pPr>
            <w:r>
              <w:rPr>
                <w:noProof/>
              </w:rPr>
              <w:drawing>
                <wp:inline distT="0" distB="0" distL="0" distR="0" wp14:anchorId="630A721C" wp14:editId="22C87C3B">
                  <wp:extent cx="2606040" cy="668020"/>
                  <wp:effectExtent l="0" t="0" r="381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606040" cy="668020"/>
                          </a:xfrm>
                          <a:prstGeom prst="rect">
                            <a:avLst/>
                          </a:prstGeom>
                        </pic:spPr>
                      </pic:pic>
                    </a:graphicData>
                  </a:graphic>
                </wp:inline>
              </w:drawing>
            </w:r>
          </w:p>
        </w:tc>
      </w:tr>
      <w:tr w:rsidR="005B3176" w14:paraId="7B9F32D7" w14:textId="77777777" w:rsidTr="005B3176">
        <w:tc>
          <w:tcPr>
            <w:tcW w:w="5040" w:type="dxa"/>
          </w:tcPr>
          <w:p w14:paraId="70B51519" w14:textId="712436A9" w:rsidR="005B3176" w:rsidRDefault="008B3C17" w:rsidP="00391CC1">
            <w:pPr>
              <w:pStyle w:val="Heading3"/>
              <w:outlineLvl w:val="2"/>
            </w:pPr>
            <w:bookmarkStart w:id="40" w:name="_Toc63844100"/>
            <w:r>
              <w:t>Is Transmission Line hose/Bird Deterrent present?</w:t>
            </w:r>
            <w:bookmarkEnd w:id="40"/>
          </w:p>
          <w:p w14:paraId="6DF74382" w14:textId="701A3CBF" w:rsidR="00C477A9" w:rsidRDefault="008B3C17" w:rsidP="008B3C17">
            <w:pPr>
              <w:pStyle w:val="ListNumber"/>
            </w:pPr>
            <w:r>
              <w:t>Select Yes or No.</w:t>
            </w:r>
          </w:p>
          <w:p w14:paraId="37F946F7" w14:textId="4E8A888D" w:rsidR="008B3C17" w:rsidRDefault="008B3C17" w:rsidP="00D81B64">
            <w:pPr>
              <w:pStyle w:val="ListBullet2"/>
            </w:pPr>
            <w:r>
              <w:t>If Yes, the Transmission Line hose/Bird Deterrent Type question displays.</w:t>
            </w:r>
          </w:p>
          <w:p w14:paraId="33A555A7" w14:textId="1CBF07B6" w:rsidR="008B3C17" w:rsidRDefault="008B3C17" w:rsidP="008B3C17">
            <w:pPr>
              <w:pStyle w:val="Heading4"/>
              <w:outlineLvl w:val="3"/>
            </w:pPr>
            <w:r>
              <w:t>Transmission Line hose/Bird Deterrent Type</w:t>
            </w:r>
          </w:p>
          <w:p w14:paraId="2B4ED07C" w14:textId="6797A290" w:rsidR="00C477A9" w:rsidRPr="00C477A9" w:rsidRDefault="00C477A9" w:rsidP="008B3C17">
            <w:pPr>
              <w:pStyle w:val="ListNumber"/>
            </w:pPr>
            <w:r>
              <w:t>Select all that apply.</w:t>
            </w:r>
          </w:p>
        </w:tc>
        <w:tc>
          <w:tcPr>
            <w:tcW w:w="4320" w:type="dxa"/>
          </w:tcPr>
          <w:p w14:paraId="09A0DF32" w14:textId="0DAC9732" w:rsidR="005B3176" w:rsidRDefault="005B3176" w:rsidP="00391CC1">
            <w:pPr>
              <w:pStyle w:val="Graphic"/>
              <w:rPr>
                <w:noProof/>
              </w:rPr>
            </w:pPr>
            <w:r>
              <w:rPr>
                <w:noProof/>
              </w:rPr>
              <w:drawing>
                <wp:inline distT="0" distB="0" distL="0" distR="0" wp14:anchorId="3131018D" wp14:editId="40155464">
                  <wp:extent cx="2606040" cy="1226185"/>
                  <wp:effectExtent l="0" t="0" r="381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2606040" cy="1226185"/>
                          </a:xfrm>
                          <a:prstGeom prst="rect">
                            <a:avLst/>
                          </a:prstGeom>
                        </pic:spPr>
                      </pic:pic>
                    </a:graphicData>
                  </a:graphic>
                </wp:inline>
              </w:drawing>
            </w:r>
          </w:p>
        </w:tc>
      </w:tr>
      <w:tr w:rsidR="005B3176" w14:paraId="6D176D8D" w14:textId="77777777" w:rsidTr="005B3176">
        <w:tc>
          <w:tcPr>
            <w:tcW w:w="5040" w:type="dxa"/>
          </w:tcPr>
          <w:p w14:paraId="22589F09" w14:textId="3F445929" w:rsidR="005B3176" w:rsidRDefault="008B3C17" w:rsidP="00391CC1">
            <w:pPr>
              <w:pStyle w:val="Heading3"/>
              <w:outlineLvl w:val="2"/>
            </w:pPr>
            <w:bookmarkStart w:id="41" w:name="_Toc63844101"/>
            <w:r>
              <w:lastRenderedPageBreak/>
              <w:t>If Shield Wire are on a 500kV Structure, is the Shield Wire:</w:t>
            </w:r>
            <w:bookmarkEnd w:id="41"/>
          </w:p>
          <w:p w14:paraId="76F919F9" w14:textId="4C73D844" w:rsidR="00632727" w:rsidRPr="00632727" w:rsidRDefault="00632727" w:rsidP="008B3C17">
            <w:pPr>
              <w:pStyle w:val="ListNumber"/>
            </w:pPr>
            <w:r>
              <w:t>Select all that apply.</w:t>
            </w:r>
          </w:p>
        </w:tc>
        <w:tc>
          <w:tcPr>
            <w:tcW w:w="4320" w:type="dxa"/>
          </w:tcPr>
          <w:p w14:paraId="4D666AAE" w14:textId="0BB70546" w:rsidR="005B3176" w:rsidRDefault="007646F5" w:rsidP="00391CC1">
            <w:pPr>
              <w:pStyle w:val="Graphic"/>
              <w:rPr>
                <w:noProof/>
              </w:rPr>
            </w:pPr>
            <w:r>
              <w:rPr>
                <w:noProof/>
              </w:rPr>
              <w:drawing>
                <wp:inline distT="0" distB="0" distL="0" distR="0" wp14:anchorId="07520103" wp14:editId="6FFD7481">
                  <wp:extent cx="2606040" cy="949325"/>
                  <wp:effectExtent l="0" t="0" r="3810" b="317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606040" cy="949325"/>
                          </a:xfrm>
                          <a:prstGeom prst="rect">
                            <a:avLst/>
                          </a:prstGeom>
                        </pic:spPr>
                      </pic:pic>
                    </a:graphicData>
                  </a:graphic>
                </wp:inline>
              </w:drawing>
            </w:r>
          </w:p>
        </w:tc>
      </w:tr>
      <w:tr w:rsidR="005B3176" w14:paraId="54578201" w14:textId="77777777" w:rsidTr="005B3176">
        <w:tc>
          <w:tcPr>
            <w:tcW w:w="5040" w:type="dxa"/>
          </w:tcPr>
          <w:p w14:paraId="3C1D547C" w14:textId="4C3EE3AD" w:rsidR="005B3176" w:rsidRDefault="008B3C17" w:rsidP="00391CC1">
            <w:pPr>
              <w:pStyle w:val="Heading3"/>
              <w:outlineLvl w:val="2"/>
            </w:pPr>
            <w:bookmarkStart w:id="42" w:name="_Toc63844102"/>
            <w:r>
              <w:t>Indicate the Type(s) of Conductor Splice present on the Span.</w:t>
            </w:r>
            <w:bookmarkEnd w:id="42"/>
          </w:p>
          <w:p w14:paraId="37B9EFA3" w14:textId="23B13A64" w:rsidR="008B3C17" w:rsidRPr="008B3C17" w:rsidRDefault="008B3C17" w:rsidP="008B3C17">
            <w:pPr>
              <w:pStyle w:val="ListNumber"/>
            </w:pPr>
            <w:r>
              <w:t>Select all that apply.</w:t>
            </w:r>
          </w:p>
        </w:tc>
        <w:tc>
          <w:tcPr>
            <w:tcW w:w="4320" w:type="dxa"/>
          </w:tcPr>
          <w:p w14:paraId="732B0479" w14:textId="7C333338" w:rsidR="005B3176" w:rsidRDefault="008E15BC" w:rsidP="00391CC1">
            <w:pPr>
              <w:pStyle w:val="Graphic"/>
              <w:rPr>
                <w:noProof/>
              </w:rPr>
            </w:pPr>
            <w:r>
              <w:rPr>
                <w:noProof/>
              </w:rPr>
              <w:drawing>
                <wp:inline distT="0" distB="0" distL="0" distR="0" wp14:anchorId="5340F164" wp14:editId="7D796184">
                  <wp:extent cx="2606040" cy="1218565"/>
                  <wp:effectExtent l="0" t="0" r="3810" b="63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606040" cy="1218565"/>
                          </a:xfrm>
                          <a:prstGeom prst="rect">
                            <a:avLst/>
                          </a:prstGeom>
                        </pic:spPr>
                      </pic:pic>
                    </a:graphicData>
                  </a:graphic>
                </wp:inline>
              </w:drawing>
            </w:r>
          </w:p>
        </w:tc>
      </w:tr>
      <w:tr w:rsidR="005B3176" w14:paraId="376375DE" w14:textId="77777777" w:rsidTr="005B3176">
        <w:tc>
          <w:tcPr>
            <w:tcW w:w="5040" w:type="dxa"/>
          </w:tcPr>
          <w:p w14:paraId="6119E04C" w14:textId="38BEB8DF" w:rsidR="005B3176" w:rsidRDefault="008B3C17" w:rsidP="00391CC1">
            <w:pPr>
              <w:pStyle w:val="Heading3"/>
              <w:outlineLvl w:val="2"/>
            </w:pPr>
            <w:bookmarkStart w:id="43" w:name="_Toc63844103"/>
            <w:r>
              <w:t>How Many Conductor Splices?</w:t>
            </w:r>
            <w:bookmarkEnd w:id="43"/>
          </w:p>
          <w:p w14:paraId="7E5ABFA2" w14:textId="4F2007C9" w:rsidR="008B3C17" w:rsidRPr="008B3C17" w:rsidRDefault="008B3C17" w:rsidP="008B3C17">
            <w:pPr>
              <w:pStyle w:val="ListNumber"/>
            </w:pPr>
            <w:r>
              <w:t>Select the appropriate number.</w:t>
            </w:r>
          </w:p>
        </w:tc>
        <w:tc>
          <w:tcPr>
            <w:tcW w:w="4320" w:type="dxa"/>
          </w:tcPr>
          <w:p w14:paraId="7A76B750" w14:textId="3F07FBAC" w:rsidR="005B3176" w:rsidRDefault="005B3176" w:rsidP="00391CC1">
            <w:pPr>
              <w:pStyle w:val="Graphic"/>
              <w:rPr>
                <w:noProof/>
              </w:rPr>
            </w:pPr>
            <w:r>
              <w:rPr>
                <w:noProof/>
              </w:rPr>
              <w:drawing>
                <wp:inline distT="0" distB="0" distL="0" distR="0" wp14:anchorId="304ECE20" wp14:editId="5A4676E4">
                  <wp:extent cx="2606040" cy="477520"/>
                  <wp:effectExtent l="0" t="0" r="381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606040" cy="477520"/>
                          </a:xfrm>
                          <a:prstGeom prst="rect">
                            <a:avLst/>
                          </a:prstGeom>
                        </pic:spPr>
                      </pic:pic>
                    </a:graphicData>
                  </a:graphic>
                </wp:inline>
              </w:drawing>
            </w:r>
          </w:p>
        </w:tc>
      </w:tr>
      <w:tr w:rsidR="005B3176" w14:paraId="09618A41" w14:textId="77777777" w:rsidTr="005B3176">
        <w:tc>
          <w:tcPr>
            <w:tcW w:w="5040" w:type="dxa"/>
          </w:tcPr>
          <w:p w14:paraId="5B5464CA" w14:textId="4FAB6F1A" w:rsidR="005B3176" w:rsidRDefault="008B3C17" w:rsidP="00391CC1">
            <w:pPr>
              <w:pStyle w:val="Heading3"/>
              <w:outlineLvl w:val="2"/>
            </w:pPr>
            <w:bookmarkStart w:id="44" w:name="_Toc63844104"/>
            <w:r>
              <w:t>Indicate the Type(s) of Jumper Splice present on the Span?</w:t>
            </w:r>
            <w:bookmarkEnd w:id="44"/>
          </w:p>
          <w:p w14:paraId="4C3F4481" w14:textId="77777777" w:rsidR="008B3C17" w:rsidRDefault="008B3C17" w:rsidP="008B3C17">
            <w:pPr>
              <w:pStyle w:val="ListNumber"/>
            </w:pPr>
            <w:r>
              <w:t>Select all that apply.</w:t>
            </w:r>
          </w:p>
          <w:p w14:paraId="75DC187A" w14:textId="16861339" w:rsidR="00FF70BC" w:rsidRPr="008B3C17" w:rsidRDefault="00FF70BC" w:rsidP="00D81B64">
            <w:pPr>
              <w:pStyle w:val="ListBullet2"/>
            </w:pPr>
            <w:r>
              <w:t xml:space="preserve">If Not Present or Unable to Determine is selected, the </w:t>
            </w:r>
            <w:r w:rsidR="0026159E">
              <w:t>Bulk: Are Line Splices at least 100 feet from point of support question displays.</w:t>
            </w:r>
          </w:p>
        </w:tc>
        <w:tc>
          <w:tcPr>
            <w:tcW w:w="4320" w:type="dxa"/>
          </w:tcPr>
          <w:p w14:paraId="17A3FE5A" w14:textId="7EA74497" w:rsidR="005B3176" w:rsidRDefault="00092A74" w:rsidP="00391CC1">
            <w:pPr>
              <w:pStyle w:val="Graphic"/>
              <w:rPr>
                <w:noProof/>
              </w:rPr>
            </w:pPr>
            <w:r>
              <w:rPr>
                <w:noProof/>
              </w:rPr>
              <w:drawing>
                <wp:inline distT="0" distB="0" distL="0" distR="0" wp14:anchorId="71FF538E" wp14:editId="6B3574C8">
                  <wp:extent cx="2606040" cy="1426210"/>
                  <wp:effectExtent l="0" t="0" r="3810" b="254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606040" cy="1426210"/>
                          </a:xfrm>
                          <a:prstGeom prst="rect">
                            <a:avLst/>
                          </a:prstGeom>
                        </pic:spPr>
                      </pic:pic>
                    </a:graphicData>
                  </a:graphic>
                </wp:inline>
              </w:drawing>
            </w:r>
          </w:p>
        </w:tc>
      </w:tr>
      <w:tr w:rsidR="0026159E" w14:paraId="17ADC2AB" w14:textId="77777777" w:rsidTr="005B3176">
        <w:tc>
          <w:tcPr>
            <w:tcW w:w="5040" w:type="dxa"/>
          </w:tcPr>
          <w:p w14:paraId="2750B43A" w14:textId="77777777" w:rsidR="0026159E" w:rsidRDefault="001A1780" w:rsidP="008B3C17">
            <w:pPr>
              <w:pStyle w:val="Heading3"/>
              <w:outlineLvl w:val="2"/>
            </w:pPr>
            <w:bookmarkStart w:id="45" w:name="_Toc63844105"/>
            <w:r>
              <w:t>Bulk: Are Line Splices at least 100 feet from point of support?</w:t>
            </w:r>
            <w:bookmarkEnd w:id="45"/>
          </w:p>
          <w:p w14:paraId="23448243" w14:textId="577FCE13" w:rsidR="001A1780" w:rsidRPr="001A1780" w:rsidRDefault="001A1780" w:rsidP="001A1780">
            <w:pPr>
              <w:pStyle w:val="ListNumber"/>
            </w:pPr>
            <w:r>
              <w:t xml:space="preserve">Select </w:t>
            </w:r>
            <w:r w:rsidRPr="001A1780">
              <w:rPr>
                <w:b/>
                <w:bCs/>
              </w:rPr>
              <w:t>Yes or No</w:t>
            </w:r>
            <w:r>
              <w:t>.</w:t>
            </w:r>
          </w:p>
        </w:tc>
        <w:tc>
          <w:tcPr>
            <w:tcW w:w="4320" w:type="dxa"/>
          </w:tcPr>
          <w:p w14:paraId="16460801" w14:textId="0FA36FD7" w:rsidR="0026159E" w:rsidRDefault="0026159E" w:rsidP="00391CC1">
            <w:pPr>
              <w:pStyle w:val="Graphic"/>
              <w:rPr>
                <w:noProof/>
              </w:rPr>
            </w:pPr>
            <w:r>
              <w:rPr>
                <w:noProof/>
              </w:rPr>
              <w:drawing>
                <wp:inline distT="0" distB="0" distL="0" distR="0" wp14:anchorId="0C063D3C" wp14:editId="6667EE20">
                  <wp:extent cx="2606040" cy="398145"/>
                  <wp:effectExtent l="0" t="0" r="3810" b="1905"/>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606040" cy="398145"/>
                          </a:xfrm>
                          <a:prstGeom prst="rect">
                            <a:avLst/>
                          </a:prstGeom>
                        </pic:spPr>
                      </pic:pic>
                    </a:graphicData>
                  </a:graphic>
                </wp:inline>
              </w:drawing>
            </w:r>
          </w:p>
        </w:tc>
      </w:tr>
      <w:tr w:rsidR="00632727" w14:paraId="1F662602" w14:textId="77777777" w:rsidTr="005B3176">
        <w:tc>
          <w:tcPr>
            <w:tcW w:w="5040" w:type="dxa"/>
          </w:tcPr>
          <w:p w14:paraId="2005F0B4" w14:textId="65C323A5" w:rsidR="008B3C17" w:rsidRDefault="008B3C17" w:rsidP="008B3C17">
            <w:pPr>
              <w:pStyle w:val="Heading3"/>
              <w:outlineLvl w:val="2"/>
            </w:pPr>
            <w:bookmarkStart w:id="46" w:name="_Toc63844106"/>
            <w:r>
              <w:t xml:space="preserve">How Many </w:t>
            </w:r>
            <w:r w:rsidR="00CB62FF">
              <w:t>Transmission DOWN guys are installed</w:t>
            </w:r>
            <w:r>
              <w:t>?</w:t>
            </w:r>
            <w:bookmarkEnd w:id="46"/>
          </w:p>
          <w:p w14:paraId="7B9C3447" w14:textId="1EEFF0BA" w:rsidR="00632727" w:rsidRDefault="008B3C17" w:rsidP="008B3C17">
            <w:pPr>
              <w:pStyle w:val="ListNumber"/>
            </w:pPr>
            <w:r>
              <w:t>Select the appropriate number.</w:t>
            </w:r>
          </w:p>
        </w:tc>
        <w:tc>
          <w:tcPr>
            <w:tcW w:w="4320" w:type="dxa"/>
          </w:tcPr>
          <w:p w14:paraId="328E7D35" w14:textId="2EF2586A" w:rsidR="00632727" w:rsidRDefault="00CB62FF" w:rsidP="00391CC1">
            <w:pPr>
              <w:pStyle w:val="Graphic"/>
              <w:rPr>
                <w:noProof/>
              </w:rPr>
            </w:pPr>
            <w:r>
              <w:rPr>
                <w:noProof/>
              </w:rPr>
              <w:drawing>
                <wp:inline distT="0" distB="0" distL="0" distR="0" wp14:anchorId="2236945B" wp14:editId="22E6233A">
                  <wp:extent cx="2606040" cy="441960"/>
                  <wp:effectExtent l="0" t="0" r="381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606040" cy="441960"/>
                          </a:xfrm>
                          <a:prstGeom prst="rect">
                            <a:avLst/>
                          </a:prstGeom>
                        </pic:spPr>
                      </pic:pic>
                    </a:graphicData>
                  </a:graphic>
                </wp:inline>
              </w:drawing>
            </w:r>
          </w:p>
        </w:tc>
      </w:tr>
      <w:tr w:rsidR="00CB62FF" w14:paraId="338104A1" w14:textId="77777777" w:rsidTr="005B3176">
        <w:tc>
          <w:tcPr>
            <w:tcW w:w="5040" w:type="dxa"/>
          </w:tcPr>
          <w:p w14:paraId="797B934E" w14:textId="4F09E5B4" w:rsidR="00C94A40" w:rsidRDefault="00C94A40" w:rsidP="00C94A40">
            <w:pPr>
              <w:pStyle w:val="Heading3"/>
              <w:outlineLvl w:val="2"/>
            </w:pPr>
            <w:bookmarkStart w:id="47" w:name="_Toc63844107"/>
            <w:r>
              <w:t>How Many Transmission SPAN guys are installed?</w:t>
            </w:r>
            <w:bookmarkEnd w:id="47"/>
          </w:p>
          <w:p w14:paraId="622F9541" w14:textId="14CEFED1" w:rsidR="00CB62FF" w:rsidRDefault="00C94A40" w:rsidP="00C94A40">
            <w:pPr>
              <w:pStyle w:val="ListNumber"/>
            </w:pPr>
            <w:r>
              <w:t>Select the appropriate number.</w:t>
            </w:r>
          </w:p>
        </w:tc>
        <w:tc>
          <w:tcPr>
            <w:tcW w:w="4320" w:type="dxa"/>
          </w:tcPr>
          <w:p w14:paraId="567DCF28" w14:textId="0CDDD9B5" w:rsidR="00CB62FF" w:rsidRDefault="00C94A40" w:rsidP="00391CC1">
            <w:pPr>
              <w:pStyle w:val="Graphic"/>
              <w:rPr>
                <w:noProof/>
              </w:rPr>
            </w:pPr>
            <w:r>
              <w:rPr>
                <w:noProof/>
              </w:rPr>
              <w:drawing>
                <wp:inline distT="0" distB="0" distL="0" distR="0" wp14:anchorId="35F59CEB" wp14:editId="2A91A4A3">
                  <wp:extent cx="2606040" cy="441325"/>
                  <wp:effectExtent l="0" t="0" r="381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606040" cy="441325"/>
                          </a:xfrm>
                          <a:prstGeom prst="rect">
                            <a:avLst/>
                          </a:prstGeom>
                        </pic:spPr>
                      </pic:pic>
                    </a:graphicData>
                  </a:graphic>
                </wp:inline>
              </w:drawing>
            </w:r>
          </w:p>
        </w:tc>
      </w:tr>
      <w:tr w:rsidR="00632727" w14:paraId="19AEB4B7" w14:textId="77777777" w:rsidTr="005B3176">
        <w:tc>
          <w:tcPr>
            <w:tcW w:w="5040" w:type="dxa"/>
          </w:tcPr>
          <w:p w14:paraId="19A66212" w14:textId="223D7F38" w:rsidR="00632727" w:rsidRDefault="008B3C17" w:rsidP="00391CC1">
            <w:pPr>
              <w:pStyle w:val="Heading3"/>
              <w:outlineLvl w:val="2"/>
            </w:pPr>
            <w:bookmarkStart w:id="48" w:name="_Toc63844108"/>
            <w:r>
              <w:lastRenderedPageBreak/>
              <w:t>Are Span/Arm Guys installed parallel to the line conductor?</w:t>
            </w:r>
            <w:bookmarkEnd w:id="48"/>
          </w:p>
          <w:p w14:paraId="50171303" w14:textId="77777777" w:rsidR="008B3C17" w:rsidRDefault="008B3C17" w:rsidP="008B3C17">
            <w:pPr>
              <w:pStyle w:val="ListNumber"/>
            </w:pPr>
            <w:r>
              <w:t>Select Yes or No.</w:t>
            </w:r>
          </w:p>
          <w:p w14:paraId="038E3F50" w14:textId="77777777" w:rsidR="008B3C17" w:rsidRDefault="008B3C17" w:rsidP="00D81B64">
            <w:pPr>
              <w:pStyle w:val="ListBullet2"/>
            </w:pPr>
            <w:r>
              <w:t>If Yes, the next question displays.</w:t>
            </w:r>
          </w:p>
          <w:p w14:paraId="6EC1F76A" w14:textId="77777777" w:rsidR="008B3C17" w:rsidRDefault="008B3C17" w:rsidP="008B3C17">
            <w:pPr>
              <w:pStyle w:val="Heading4"/>
              <w:outlineLvl w:val="3"/>
            </w:pPr>
            <w:r>
              <w:t>How Many Span/Arm Guys are installed parallel to the line conductor?</w:t>
            </w:r>
          </w:p>
          <w:p w14:paraId="404A9A93" w14:textId="2C464C81" w:rsidR="008B3C17" w:rsidRPr="008B3C17" w:rsidRDefault="008B3C17" w:rsidP="008B3C17">
            <w:pPr>
              <w:pStyle w:val="ListNumber"/>
            </w:pPr>
            <w:r>
              <w:t>Select the appropriate number.</w:t>
            </w:r>
          </w:p>
        </w:tc>
        <w:tc>
          <w:tcPr>
            <w:tcW w:w="4320" w:type="dxa"/>
          </w:tcPr>
          <w:p w14:paraId="0918DBA3" w14:textId="76E0283D" w:rsidR="00632727" w:rsidRDefault="00632727" w:rsidP="00391CC1">
            <w:pPr>
              <w:pStyle w:val="Graphic"/>
              <w:rPr>
                <w:noProof/>
              </w:rPr>
            </w:pPr>
            <w:r>
              <w:rPr>
                <w:noProof/>
              </w:rPr>
              <w:drawing>
                <wp:inline distT="0" distB="0" distL="0" distR="0" wp14:anchorId="1074992F" wp14:editId="64255EA3">
                  <wp:extent cx="2606040" cy="1249680"/>
                  <wp:effectExtent l="0" t="0" r="3810" b="762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606040" cy="1249680"/>
                          </a:xfrm>
                          <a:prstGeom prst="rect">
                            <a:avLst/>
                          </a:prstGeom>
                        </pic:spPr>
                      </pic:pic>
                    </a:graphicData>
                  </a:graphic>
                </wp:inline>
              </w:drawing>
            </w:r>
          </w:p>
        </w:tc>
      </w:tr>
      <w:tr w:rsidR="00632727" w14:paraId="3B2C1A9A" w14:textId="77777777" w:rsidTr="005B3176">
        <w:tc>
          <w:tcPr>
            <w:tcW w:w="5040" w:type="dxa"/>
          </w:tcPr>
          <w:p w14:paraId="5393A286" w14:textId="61CEDACD" w:rsidR="00632727" w:rsidRDefault="008B3C17" w:rsidP="00391CC1">
            <w:pPr>
              <w:pStyle w:val="Heading3"/>
              <w:outlineLvl w:val="2"/>
            </w:pPr>
            <w:bookmarkStart w:id="49" w:name="_Toc63844109"/>
            <w:r>
              <w:t>Do Guy pass near/through Distribution Circuits?</w:t>
            </w:r>
            <w:bookmarkEnd w:id="49"/>
          </w:p>
          <w:p w14:paraId="47B4EFA4" w14:textId="57ACC86E" w:rsidR="008B3C17" w:rsidRPr="008B3C17" w:rsidRDefault="008B3C17" w:rsidP="008B3C17">
            <w:pPr>
              <w:pStyle w:val="ListNumber"/>
            </w:pPr>
            <w:r>
              <w:t>Select Yes or No.</w:t>
            </w:r>
          </w:p>
        </w:tc>
        <w:tc>
          <w:tcPr>
            <w:tcW w:w="4320" w:type="dxa"/>
          </w:tcPr>
          <w:p w14:paraId="035A52EE" w14:textId="568D890D" w:rsidR="00632727" w:rsidRDefault="00632727" w:rsidP="00391CC1">
            <w:pPr>
              <w:pStyle w:val="Graphic"/>
              <w:rPr>
                <w:noProof/>
              </w:rPr>
            </w:pPr>
            <w:r>
              <w:rPr>
                <w:noProof/>
              </w:rPr>
              <w:drawing>
                <wp:inline distT="0" distB="0" distL="0" distR="0" wp14:anchorId="0ECF98AF" wp14:editId="4D2126B3">
                  <wp:extent cx="2606040" cy="491490"/>
                  <wp:effectExtent l="0" t="0" r="3810" b="381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606040" cy="491490"/>
                          </a:xfrm>
                          <a:prstGeom prst="rect">
                            <a:avLst/>
                          </a:prstGeom>
                        </pic:spPr>
                      </pic:pic>
                    </a:graphicData>
                  </a:graphic>
                </wp:inline>
              </w:drawing>
            </w:r>
          </w:p>
        </w:tc>
      </w:tr>
      <w:tr w:rsidR="00632727" w14:paraId="6F3A88B1" w14:textId="77777777" w:rsidTr="005B3176">
        <w:tc>
          <w:tcPr>
            <w:tcW w:w="5040" w:type="dxa"/>
          </w:tcPr>
          <w:p w14:paraId="6EF1496B" w14:textId="5E8D8AE3" w:rsidR="00632727" w:rsidRDefault="00632727" w:rsidP="00391CC1">
            <w:pPr>
              <w:pStyle w:val="Heading3"/>
              <w:outlineLvl w:val="2"/>
            </w:pPr>
            <w:bookmarkStart w:id="50" w:name="_Toc63844110"/>
            <w:r>
              <w:t>Do Guys have Insulation between Structure and Ground?</w:t>
            </w:r>
            <w:bookmarkEnd w:id="50"/>
          </w:p>
          <w:p w14:paraId="775AD6E4" w14:textId="77777777" w:rsidR="00632727" w:rsidRDefault="00632727" w:rsidP="00C477A9">
            <w:pPr>
              <w:pStyle w:val="ListNumber"/>
            </w:pPr>
            <w:r>
              <w:t>Select Yes or No.</w:t>
            </w:r>
          </w:p>
          <w:p w14:paraId="69DA6122" w14:textId="77777777" w:rsidR="00632727" w:rsidRDefault="00632727" w:rsidP="00D81B64">
            <w:pPr>
              <w:pStyle w:val="ListBullet2"/>
            </w:pPr>
            <w:r>
              <w:t>If Yes, the Guy Insulation Type question displays.</w:t>
            </w:r>
          </w:p>
          <w:p w14:paraId="542D07B5" w14:textId="77777777" w:rsidR="00632727" w:rsidRDefault="00632727" w:rsidP="00C477A9">
            <w:pPr>
              <w:pStyle w:val="Heading4"/>
              <w:outlineLvl w:val="3"/>
            </w:pPr>
            <w:r>
              <w:t>Guy Insulation T</w:t>
            </w:r>
            <w:r w:rsidRPr="00C477A9">
              <w:rPr>
                <w:rStyle w:val="Heading4Char"/>
              </w:rPr>
              <w:t>y</w:t>
            </w:r>
            <w:r>
              <w:t>pe</w:t>
            </w:r>
          </w:p>
          <w:p w14:paraId="5583635D" w14:textId="77160206" w:rsidR="00632727" w:rsidRPr="00632727" w:rsidRDefault="00632727" w:rsidP="00C477A9">
            <w:pPr>
              <w:pStyle w:val="ListNumber"/>
            </w:pPr>
            <w:r>
              <w:t>Select all that apply.</w:t>
            </w:r>
          </w:p>
        </w:tc>
        <w:tc>
          <w:tcPr>
            <w:tcW w:w="4320" w:type="dxa"/>
          </w:tcPr>
          <w:p w14:paraId="2C87C26D" w14:textId="2269DAC7" w:rsidR="00632727" w:rsidRDefault="002118D0" w:rsidP="00391CC1">
            <w:pPr>
              <w:pStyle w:val="Graphic"/>
              <w:rPr>
                <w:noProof/>
              </w:rPr>
            </w:pPr>
            <w:r>
              <w:rPr>
                <w:noProof/>
              </w:rPr>
              <w:drawing>
                <wp:inline distT="0" distB="0" distL="0" distR="0" wp14:anchorId="51FABBE4" wp14:editId="1B06EB21">
                  <wp:extent cx="2606040" cy="1087120"/>
                  <wp:effectExtent l="0" t="0" r="381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606040" cy="1087120"/>
                          </a:xfrm>
                          <a:prstGeom prst="rect">
                            <a:avLst/>
                          </a:prstGeom>
                        </pic:spPr>
                      </pic:pic>
                    </a:graphicData>
                  </a:graphic>
                </wp:inline>
              </w:drawing>
            </w:r>
          </w:p>
        </w:tc>
      </w:tr>
      <w:tr w:rsidR="00632727" w14:paraId="71F52BC7" w14:textId="77777777" w:rsidTr="005B3176">
        <w:tc>
          <w:tcPr>
            <w:tcW w:w="5040" w:type="dxa"/>
          </w:tcPr>
          <w:p w14:paraId="7A101D86" w14:textId="53B43A5D" w:rsidR="00632727" w:rsidRDefault="00C477A9" w:rsidP="00391CC1">
            <w:pPr>
              <w:pStyle w:val="Heading3"/>
              <w:outlineLvl w:val="2"/>
            </w:pPr>
            <w:bookmarkStart w:id="51" w:name="_Toc63844111"/>
            <w:r>
              <w:t>Guy Type and Attachments</w:t>
            </w:r>
            <w:bookmarkEnd w:id="51"/>
          </w:p>
          <w:p w14:paraId="3B244A20" w14:textId="77777777" w:rsidR="00C477A9" w:rsidRDefault="00C477A9" w:rsidP="00C477A9">
            <w:pPr>
              <w:pStyle w:val="ListNumber"/>
            </w:pPr>
            <w:r>
              <w:t>Select all that apply.</w:t>
            </w:r>
          </w:p>
          <w:p w14:paraId="7EDDD522" w14:textId="77777777" w:rsidR="00C477A9" w:rsidRDefault="00C477A9" w:rsidP="00D81B64">
            <w:pPr>
              <w:pStyle w:val="ListBullet2"/>
            </w:pPr>
            <w:r>
              <w:t>If Other, the Other Guy Type and Attachments field displays.</w:t>
            </w:r>
          </w:p>
          <w:p w14:paraId="03865695" w14:textId="77777777" w:rsidR="00C477A9" w:rsidRDefault="00C477A9" w:rsidP="00C477A9">
            <w:pPr>
              <w:pStyle w:val="Heading4"/>
              <w:outlineLvl w:val="3"/>
            </w:pPr>
            <w:r>
              <w:t>Other Guy Type and Attachments</w:t>
            </w:r>
          </w:p>
          <w:p w14:paraId="1CC0020D" w14:textId="442FF061" w:rsidR="00C477A9" w:rsidRPr="00C477A9" w:rsidRDefault="00C477A9" w:rsidP="00C477A9">
            <w:pPr>
              <w:pStyle w:val="ListNumber"/>
            </w:pPr>
            <w:r>
              <w:t>Provide a description of other guy type and attachments.</w:t>
            </w:r>
          </w:p>
        </w:tc>
        <w:tc>
          <w:tcPr>
            <w:tcW w:w="4320" w:type="dxa"/>
          </w:tcPr>
          <w:p w14:paraId="0D1B78C7" w14:textId="51627B5A" w:rsidR="00632727" w:rsidRDefault="005B57C9" w:rsidP="00391CC1">
            <w:pPr>
              <w:pStyle w:val="Graphic"/>
              <w:rPr>
                <w:noProof/>
              </w:rPr>
            </w:pPr>
            <w:r>
              <w:rPr>
                <w:noProof/>
              </w:rPr>
              <w:drawing>
                <wp:inline distT="0" distB="0" distL="0" distR="0" wp14:anchorId="4A230DED" wp14:editId="3DDA1BF5">
                  <wp:extent cx="2606040" cy="962025"/>
                  <wp:effectExtent l="0" t="0" r="3810" b="9525"/>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606040" cy="962025"/>
                          </a:xfrm>
                          <a:prstGeom prst="rect">
                            <a:avLst/>
                          </a:prstGeom>
                        </pic:spPr>
                      </pic:pic>
                    </a:graphicData>
                  </a:graphic>
                </wp:inline>
              </w:drawing>
            </w:r>
          </w:p>
        </w:tc>
      </w:tr>
      <w:tr w:rsidR="00632727" w14:paraId="060A6018" w14:textId="77777777" w:rsidTr="005B3176">
        <w:tc>
          <w:tcPr>
            <w:tcW w:w="5040" w:type="dxa"/>
          </w:tcPr>
          <w:p w14:paraId="1684A462" w14:textId="79A31293" w:rsidR="00632727" w:rsidRDefault="00C477A9" w:rsidP="00391CC1">
            <w:pPr>
              <w:pStyle w:val="Heading3"/>
              <w:outlineLvl w:val="2"/>
            </w:pPr>
            <w:bookmarkStart w:id="52" w:name="_Toc63844112"/>
            <w:r>
              <w:t>Is the 4</w:t>
            </w:r>
            <w:r w:rsidRPr="00C477A9">
              <w:rPr>
                <w:vertAlign w:val="superscript"/>
              </w:rPr>
              <w:t>th</w:t>
            </w:r>
            <w:r>
              <w:t xml:space="preserve"> Wire Bonded to the Structure?</w:t>
            </w:r>
            <w:bookmarkEnd w:id="52"/>
          </w:p>
          <w:p w14:paraId="3D592E3C" w14:textId="000C7C7B" w:rsidR="00C477A9" w:rsidRPr="00C477A9" w:rsidRDefault="00C477A9" w:rsidP="00C477A9">
            <w:pPr>
              <w:pStyle w:val="ListNumber"/>
            </w:pPr>
            <w:r>
              <w:t>Select Yes or No.</w:t>
            </w:r>
          </w:p>
        </w:tc>
        <w:tc>
          <w:tcPr>
            <w:tcW w:w="4320" w:type="dxa"/>
          </w:tcPr>
          <w:p w14:paraId="214F9B6D" w14:textId="4B2C6087" w:rsidR="00632727" w:rsidRDefault="00C477A9" w:rsidP="00391CC1">
            <w:pPr>
              <w:pStyle w:val="Graphic"/>
              <w:rPr>
                <w:noProof/>
              </w:rPr>
            </w:pPr>
            <w:r>
              <w:rPr>
                <w:noProof/>
              </w:rPr>
              <w:drawing>
                <wp:inline distT="0" distB="0" distL="0" distR="0" wp14:anchorId="00800286" wp14:editId="49ED7C3C">
                  <wp:extent cx="2606040" cy="610235"/>
                  <wp:effectExtent l="0" t="0" r="381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606040" cy="610235"/>
                          </a:xfrm>
                          <a:prstGeom prst="rect">
                            <a:avLst/>
                          </a:prstGeom>
                        </pic:spPr>
                      </pic:pic>
                    </a:graphicData>
                  </a:graphic>
                </wp:inline>
              </w:drawing>
            </w:r>
          </w:p>
        </w:tc>
      </w:tr>
    </w:tbl>
    <w:p w14:paraId="11A33677" w14:textId="77777777" w:rsidR="00391CC1" w:rsidRPr="00391CC1" w:rsidRDefault="00391CC1" w:rsidP="00391CC1">
      <w:pPr>
        <w:pStyle w:val="BodyText"/>
      </w:pPr>
    </w:p>
    <w:p w14:paraId="2F390B54" w14:textId="77777777" w:rsidR="008B3C17" w:rsidRDefault="008B3C17" w:rsidP="008B3C17">
      <w:pPr>
        <w:pStyle w:val="Heading2"/>
      </w:pPr>
      <w:bookmarkStart w:id="53" w:name="_Toc63844113"/>
      <w:r>
        <w:lastRenderedPageBreak/>
        <w:t>Main Structure and Supporting Members Questions</w:t>
      </w:r>
      <w:bookmarkEnd w:id="53"/>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90"/>
        <w:gridCol w:w="4770"/>
      </w:tblGrid>
      <w:tr w:rsidR="008B3C17" w14:paraId="4219BA66" w14:textId="77777777" w:rsidTr="00707E30">
        <w:trPr>
          <w:cantSplit/>
        </w:trPr>
        <w:tc>
          <w:tcPr>
            <w:tcW w:w="4590" w:type="dxa"/>
          </w:tcPr>
          <w:p w14:paraId="150CB9D6" w14:textId="51197CD1" w:rsidR="008B3C17" w:rsidRDefault="008B3C17" w:rsidP="008B3C17">
            <w:pPr>
              <w:pStyle w:val="Heading3"/>
              <w:outlineLvl w:val="2"/>
            </w:pPr>
            <w:bookmarkStart w:id="54" w:name="_Toc63844114"/>
            <w:r>
              <w:t>Does Bird Nest/Wildlife debris require notification?</w:t>
            </w:r>
            <w:bookmarkEnd w:id="54"/>
            <w:r>
              <w:t xml:space="preserve"> </w:t>
            </w:r>
          </w:p>
          <w:p w14:paraId="591E0A3F" w14:textId="5C732A83" w:rsidR="00707E30" w:rsidRDefault="00707E30" w:rsidP="00015969">
            <w:pPr>
              <w:pStyle w:val="ListNumber"/>
            </w:pPr>
            <w:r>
              <w:t xml:space="preserve">Select </w:t>
            </w:r>
            <w:r w:rsidRPr="00025BC6">
              <w:rPr>
                <w:b/>
                <w:bCs/>
              </w:rPr>
              <w:t>Yes or No</w:t>
            </w:r>
            <w:r w:rsidR="00DC2607">
              <w:t xml:space="preserve"> or </w:t>
            </w:r>
            <w:r w:rsidR="00DC2607" w:rsidRPr="00DC2607">
              <w:rPr>
                <w:b/>
                <w:bCs/>
              </w:rPr>
              <w:t>Duplicate.</w:t>
            </w:r>
          </w:p>
          <w:p w14:paraId="045F32CA" w14:textId="77777777" w:rsidR="003B2E4B" w:rsidRDefault="00707E30" w:rsidP="00D81B64">
            <w:pPr>
              <w:pStyle w:val="ListBullet2"/>
            </w:pPr>
            <w:r>
              <w:t>If Yes, provide Notification Reasons.</w:t>
            </w:r>
          </w:p>
          <w:p w14:paraId="707BF351" w14:textId="38505875" w:rsidR="00707E30" w:rsidRDefault="003B2E4B" w:rsidP="00D81B64">
            <w:pPr>
              <w:pStyle w:val="ListBullet2"/>
            </w:pPr>
            <w:r>
              <w:t>If Duplicate, indicate the Notification Number.</w:t>
            </w:r>
          </w:p>
          <w:p w14:paraId="4DE12371" w14:textId="694A02BD" w:rsidR="00707E30" w:rsidRDefault="00707E30" w:rsidP="00707E30">
            <w:pPr>
              <w:pStyle w:val="Heading4"/>
              <w:outlineLvl w:val="3"/>
            </w:pPr>
            <w:r>
              <w:t>Bird Nest/Wildlife Debris Notification Reasons.</w:t>
            </w:r>
          </w:p>
          <w:p w14:paraId="1BD5D1CA" w14:textId="3B2DE2C4" w:rsidR="008B3C17" w:rsidRDefault="00707E30" w:rsidP="00015969">
            <w:pPr>
              <w:pStyle w:val="ListNumber"/>
            </w:pPr>
            <w:r>
              <w:t>Select all that apply.</w:t>
            </w:r>
          </w:p>
          <w:p w14:paraId="390E634D" w14:textId="7A204F0D" w:rsidR="001C0CCE" w:rsidRDefault="001C0CCE" w:rsidP="001C0CCE">
            <w:pPr>
              <w:pStyle w:val="Heading4"/>
              <w:outlineLvl w:val="3"/>
            </w:pPr>
            <w:r>
              <w:t>Bird Nest/Wildlife Debris Notification Number</w:t>
            </w:r>
          </w:p>
          <w:p w14:paraId="72B833A9" w14:textId="79554D9C" w:rsidR="00015969" w:rsidRPr="008B3C17" w:rsidRDefault="001C0CCE" w:rsidP="003342C1">
            <w:pPr>
              <w:pStyle w:val="ListNumber"/>
            </w:pPr>
            <w:r>
              <w:t xml:space="preserve">Enter the </w:t>
            </w:r>
            <w:r w:rsidR="009053CC" w:rsidRPr="009053CC">
              <w:rPr>
                <w:b/>
                <w:bCs/>
              </w:rPr>
              <w:t>Notification Number</w:t>
            </w:r>
            <w:r w:rsidR="009053CC">
              <w:t>.</w:t>
            </w:r>
          </w:p>
        </w:tc>
        <w:tc>
          <w:tcPr>
            <w:tcW w:w="4770" w:type="dxa"/>
          </w:tcPr>
          <w:p w14:paraId="42CD49BA" w14:textId="4814DBAA" w:rsidR="008B3C17" w:rsidRDefault="00F61B9D" w:rsidP="008B3C17">
            <w:pPr>
              <w:pStyle w:val="Graphic"/>
              <w:rPr>
                <w:noProof/>
              </w:rPr>
            </w:pPr>
            <w:r>
              <w:rPr>
                <w:noProof/>
              </w:rPr>
              <w:drawing>
                <wp:inline distT="0" distB="0" distL="0" distR="0" wp14:anchorId="22DB73A8" wp14:editId="57F0BE5C">
                  <wp:extent cx="2891790" cy="1828165"/>
                  <wp:effectExtent l="0" t="0" r="3810" b="635"/>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891790" cy="1828165"/>
                          </a:xfrm>
                          <a:prstGeom prst="rect">
                            <a:avLst/>
                          </a:prstGeom>
                        </pic:spPr>
                      </pic:pic>
                    </a:graphicData>
                  </a:graphic>
                </wp:inline>
              </w:drawing>
            </w:r>
          </w:p>
          <w:p w14:paraId="633BDFD3" w14:textId="437F5F65" w:rsidR="00F61B9D" w:rsidRDefault="00F61B9D" w:rsidP="00F61B9D"/>
          <w:p w14:paraId="1FA2C2D9" w14:textId="755865E4" w:rsidR="00F61B9D" w:rsidRPr="00F61B9D" w:rsidRDefault="00F61B9D" w:rsidP="003342C1">
            <w:r>
              <w:rPr>
                <w:noProof/>
              </w:rPr>
              <w:drawing>
                <wp:inline distT="0" distB="0" distL="0" distR="0" wp14:anchorId="65D7918F" wp14:editId="19F7F803">
                  <wp:extent cx="2891790" cy="1221740"/>
                  <wp:effectExtent l="0" t="0" r="381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891790" cy="1221740"/>
                          </a:xfrm>
                          <a:prstGeom prst="rect">
                            <a:avLst/>
                          </a:prstGeom>
                        </pic:spPr>
                      </pic:pic>
                    </a:graphicData>
                  </a:graphic>
                </wp:inline>
              </w:drawing>
            </w:r>
          </w:p>
        </w:tc>
      </w:tr>
      <w:tr w:rsidR="008B3C17" w14:paraId="434A451E" w14:textId="77777777" w:rsidTr="00707E30">
        <w:trPr>
          <w:cantSplit/>
        </w:trPr>
        <w:tc>
          <w:tcPr>
            <w:tcW w:w="4590" w:type="dxa"/>
          </w:tcPr>
          <w:p w14:paraId="3C7D67EA" w14:textId="363F7236" w:rsidR="008B3C17" w:rsidRDefault="00707E30" w:rsidP="008B3C17">
            <w:pPr>
              <w:pStyle w:val="Heading3"/>
              <w:outlineLvl w:val="2"/>
            </w:pPr>
            <w:bookmarkStart w:id="55" w:name="_Toc63844115"/>
            <w:r>
              <w:t xml:space="preserve">Does Main Structure require notification (excluding </w:t>
            </w:r>
            <w:r w:rsidR="00A67E7E">
              <w:t>Crossarm/arm/x-braces</w:t>
            </w:r>
            <w:r>
              <w:t>)?</w:t>
            </w:r>
            <w:bookmarkEnd w:id="55"/>
          </w:p>
          <w:p w14:paraId="13851990" w14:textId="196C8564" w:rsidR="00707E30" w:rsidRDefault="00707E30" w:rsidP="00707E30">
            <w:pPr>
              <w:pStyle w:val="ListNumber"/>
            </w:pPr>
            <w:r>
              <w:t xml:space="preserve">Select </w:t>
            </w:r>
            <w:r w:rsidRPr="00A67E7E">
              <w:rPr>
                <w:b/>
                <w:bCs/>
              </w:rPr>
              <w:t>Yes or No</w:t>
            </w:r>
            <w:r w:rsidR="00A67E7E" w:rsidRPr="00A67E7E">
              <w:rPr>
                <w:b/>
                <w:bCs/>
              </w:rPr>
              <w:t xml:space="preserve"> or Duplicate</w:t>
            </w:r>
            <w:r w:rsidR="00A67E7E">
              <w:t>.</w:t>
            </w:r>
          </w:p>
          <w:p w14:paraId="389B8E9C" w14:textId="0282BE99" w:rsidR="00015969" w:rsidRDefault="00707E30" w:rsidP="00D81B64">
            <w:pPr>
              <w:pStyle w:val="ListBullet2"/>
            </w:pPr>
            <w:r>
              <w:t>If Yes, provide Notification Reasons.</w:t>
            </w:r>
            <w:r w:rsidR="00015969">
              <w:t xml:space="preserve"> You must also </w:t>
            </w:r>
            <w:r w:rsidR="00015969" w:rsidRPr="00CC15B5">
              <w:rPr>
                <w:b/>
                <w:color w:val="FF0000"/>
              </w:rPr>
              <w:t>create a Notification</w:t>
            </w:r>
            <w:r w:rsidR="00015969">
              <w:t>.</w:t>
            </w:r>
          </w:p>
          <w:p w14:paraId="6CD6B3CB" w14:textId="3D3C426C" w:rsidR="00552C5A" w:rsidRDefault="00552C5A" w:rsidP="00D81B64">
            <w:pPr>
              <w:pStyle w:val="ListBullet2"/>
            </w:pPr>
            <w:r>
              <w:t>If Duplicate, indicate the Notification Number.</w:t>
            </w:r>
          </w:p>
          <w:p w14:paraId="4FB4A1C6" w14:textId="1E764355" w:rsidR="00707E30" w:rsidRDefault="00707E30" w:rsidP="00707E30">
            <w:pPr>
              <w:pStyle w:val="Heading4"/>
              <w:outlineLvl w:val="3"/>
            </w:pPr>
            <w:r>
              <w:t>Main Structure Notification Reasons</w:t>
            </w:r>
          </w:p>
          <w:p w14:paraId="54EFD63A" w14:textId="77777777" w:rsidR="00015969" w:rsidRDefault="00707E30" w:rsidP="00015969">
            <w:pPr>
              <w:pStyle w:val="ListNumber"/>
            </w:pPr>
            <w:r>
              <w:t>Select all that apply.</w:t>
            </w:r>
          </w:p>
          <w:p w14:paraId="178E0613" w14:textId="77777777" w:rsidR="00552C5A" w:rsidRDefault="00552C5A" w:rsidP="00552C5A">
            <w:pPr>
              <w:pStyle w:val="Heading4"/>
              <w:outlineLvl w:val="3"/>
            </w:pPr>
            <w:r>
              <w:t>Bird Nest/Wildlife Debris Notification Number</w:t>
            </w:r>
          </w:p>
          <w:p w14:paraId="7010C467" w14:textId="0A851626" w:rsidR="00552C5A" w:rsidRPr="00707E30" w:rsidRDefault="00552C5A" w:rsidP="00552C5A">
            <w:pPr>
              <w:pStyle w:val="ListNumber"/>
            </w:pPr>
            <w:r>
              <w:t xml:space="preserve">Enter the </w:t>
            </w:r>
            <w:r w:rsidRPr="009053CC">
              <w:rPr>
                <w:b/>
                <w:bCs/>
              </w:rPr>
              <w:t>Notification Number</w:t>
            </w:r>
            <w:r>
              <w:t>.</w:t>
            </w:r>
          </w:p>
        </w:tc>
        <w:tc>
          <w:tcPr>
            <w:tcW w:w="4770" w:type="dxa"/>
          </w:tcPr>
          <w:p w14:paraId="461C2849" w14:textId="579ED6EA" w:rsidR="008B3C17" w:rsidRDefault="0016006D" w:rsidP="008B3C17">
            <w:pPr>
              <w:pStyle w:val="Graphic"/>
              <w:rPr>
                <w:noProof/>
              </w:rPr>
            </w:pPr>
            <w:r>
              <w:rPr>
                <w:noProof/>
              </w:rPr>
              <w:drawing>
                <wp:inline distT="0" distB="0" distL="0" distR="0" wp14:anchorId="322B9949" wp14:editId="4AD839BE">
                  <wp:extent cx="2693617" cy="26670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697017" cy="2670366"/>
                          </a:xfrm>
                          <a:prstGeom prst="rect">
                            <a:avLst/>
                          </a:prstGeom>
                        </pic:spPr>
                      </pic:pic>
                    </a:graphicData>
                  </a:graphic>
                </wp:inline>
              </w:drawing>
            </w:r>
          </w:p>
          <w:p w14:paraId="4E4B8C18" w14:textId="555144AB" w:rsidR="0016006D" w:rsidRPr="0016006D" w:rsidRDefault="0016006D" w:rsidP="003342C1">
            <w:r>
              <w:rPr>
                <w:noProof/>
              </w:rPr>
              <w:drawing>
                <wp:inline distT="0" distB="0" distL="0" distR="0" wp14:anchorId="5629A343" wp14:editId="26852F27">
                  <wp:extent cx="2686050" cy="1222111"/>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696658" cy="1226937"/>
                          </a:xfrm>
                          <a:prstGeom prst="rect">
                            <a:avLst/>
                          </a:prstGeom>
                        </pic:spPr>
                      </pic:pic>
                    </a:graphicData>
                  </a:graphic>
                </wp:inline>
              </w:drawing>
            </w:r>
          </w:p>
        </w:tc>
      </w:tr>
    </w:tbl>
    <w:p w14:paraId="33731563" w14:textId="77777777" w:rsidR="00A87A1F" w:rsidRDefault="00A87A1F">
      <w:r>
        <w:rPr>
          <w:b/>
          <w:bCs/>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90"/>
        <w:gridCol w:w="4770"/>
      </w:tblGrid>
      <w:tr w:rsidR="008B3C17" w14:paraId="084E02D9" w14:textId="77777777" w:rsidTr="00707E30">
        <w:trPr>
          <w:cantSplit/>
        </w:trPr>
        <w:tc>
          <w:tcPr>
            <w:tcW w:w="4590" w:type="dxa"/>
          </w:tcPr>
          <w:p w14:paraId="1B253B25" w14:textId="3238431A" w:rsidR="00707E30" w:rsidRDefault="00707E30" w:rsidP="00707E30">
            <w:pPr>
              <w:pStyle w:val="Heading3"/>
              <w:outlineLvl w:val="2"/>
            </w:pPr>
            <w:bookmarkStart w:id="56" w:name="_Toc63844116"/>
            <w:r>
              <w:lastRenderedPageBreak/>
              <w:t xml:space="preserve">Do Supporting Members (braces/crossarms/hardware) require notification (excluding </w:t>
            </w:r>
            <w:r w:rsidR="002C6278">
              <w:t>guys/guying</w:t>
            </w:r>
            <w:r>
              <w:t>)?</w:t>
            </w:r>
            <w:bookmarkEnd w:id="56"/>
          </w:p>
          <w:p w14:paraId="7E5ACBF6" w14:textId="5740A7F4" w:rsidR="00707E30" w:rsidRDefault="00707E30" w:rsidP="00707E30">
            <w:pPr>
              <w:pStyle w:val="ListNumber"/>
            </w:pPr>
            <w:r>
              <w:t xml:space="preserve">Select </w:t>
            </w:r>
            <w:r w:rsidRPr="002C6278">
              <w:rPr>
                <w:b/>
                <w:bCs/>
              </w:rPr>
              <w:t>Yes</w:t>
            </w:r>
            <w:r w:rsidR="002C6278" w:rsidRPr="002C6278">
              <w:rPr>
                <w:b/>
                <w:bCs/>
              </w:rPr>
              <w:t xml:space="preserve">, </w:t>
            </w:r>
            <w:r w:rsidRPr="002C6278">
              <w:rPr>
                <w:b/>
                <w:bCs/>
              </w:rPr>
              <w:t>No</w:t>
            </w:r>
            <w:r w:rsidR="002C6278" w:rsidRPr="002C6278">
              <w:rPr>
                <w:b/>
                <w:bCs/>
              </w:rPr>
              <w:t xml:space="preserve"> or Duplicate</w:t>
            </w:r>
            <w:r>
              <w:t>.</w:t>
            </w:r>
          </w:p>
          <w:p w14:paraId="7C4F8E2E" w14:textId="478250D8" w:rsidR="00707E30" w:rsidRDefault="00707E30" w:rsidP="00D81B64">
            <w:pPr>
              <w:pStyle w:val="ListBullet2"/>
            </w:pPr>
            <w:r>
              <w:t>If Yes, provide Notification Reasons.</w:t>
            </w:r>
            <w:r w:rsidR="00015969">
              <w:t xml:space="preserve"> You must also </w:t>
            </w:r>
            <w:r w:rsidR="00015969" w:rsidRPr="00CC15B5">
              <w:rPr>
                <w:b/>
                <w:color w:val="FF0000"/>
              </w:rPr>
              <w:t>create a Notification</w:t>
            </w:r>
            <w:r w:rsidR="00015969">
              <w:t>.</w:t>
            </w:r>
          </w:p>
          <w:p w14:paraId="6D643D4A" w14:textId="32FEBC7D" w:rsidR="002C6278" w:rsidRDefault="002C6278" w:rsidP="00D81B64">
            <w:pPr>
              <w:pStyle w:val="ListBullet2"/>
            </w:pPr>
            <w:r>
              <w:t>If Duplicate, indicate the Notification Number.</w:t>
            </w:r>
          </w:p>
          <w:p w14:paraId="130E779F" w14:textId="14385305" w:rsidR="00707E30" w:rsidRDefault="00707E30" w:rsidP="00707E30">
            <w:pPr>
              <w:pStyle w:val="Heading4"/>
              <w:outlineLvl w:val="3"/>
            </w:pPr>
            <w:r>
              <w:t>Supporting Members Notification Reasons</w:t>
            </w:r>
          </w:p>
          <w:p w14:paraId="4DA5DD7D" w14:textId="77777777" w:rsidR="00015969" w:rsidRDefault="00707E30" w:rsidP="00727D74">
            <w:pPr>
              <w:pStyle w:val="ListNumber"/>
            </w:pPr>
            <w:r>
              <w:t>Select all that apply.</w:t>
            </w:r>
          </w:p>
          <w:p w14:paraId="3BAA97B4" w14:textId="0F2DE3ED" w:rsidR="002C6278" w:rsidRDefault="00C40DFF" w:rsidP="002C6278">
            <w:pPr>
              <w:pStyle w:val="Heading4"/>
              <w:outlineLvl w:val="3"/>
            </w:pPr>
            <w:r>
              <w:t xml:space="preserve">Supporting Members </w:t>
            </w:r>
            <w:r w:rsidR="002C6278">
              <w:t>Notification Number</w:t>
            </w:r>
          </w:p>
          <w:p w14:paraId="134A65EB" w14:textId="1A8AB3ED" w:rsidR="002C6278" w:rsidRDefault="002C6278" w:rsidP="00C40DFF">
            <w:pPr>
              <w:pStyle w:val="ListNumber"/>
            </w:pPr>
            <w:r>
              <w:t xml:space="preserve">Enter the </w:t>
            </w:r>
            <w:r w:rsidRPr="00C40DFF">
              <w:rPr>
                <w:b/>
                <w:bCs/>
              </w:rPr>
              <w:t>Notification Number</w:t>
            </w:r>
            <w:r>
              <w:t>.</w:t>
            </w:r>
          </w:p>
        </w:tc>
        <w:tc>
          <w:tcPr>
            <w:tcW w:w="4770" w:type="dxa"/>
          </w:tcPr>
          <w:p w14:paraId="21A774FB" w14:textId="41918208" w:rsidR="008B3C17" w:rsidRDefault="002C6278" w:rsidP="008B3C17">
            <w:pPr>
              <w:pStyle w:val="Graphic"/>
              <w:rPr>
                <w:noProof/>
              </w:rPr>
            </w:pPr>
            <w:r>
              <w:rPr>
                <w:noProof/>
              </w:rPr>
              <w:drawing>
                <wp:inline distT="0" distB="0" distL="0" distR="0" wp14:anchorId="06364A0C" wp14:editId="6BC3595E">
                  <wp:extent cx="2891790" cy="2863215"/>
                  <wp:effectExtent l="0" t="0" r="381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891790" cy="2863215"/>
                          </a:xfrm>
                          <a:prstGeom prst="rect">
                            <a:avLst/>
                          </a:prstGeom>
                        </pic:spPr>
                      </pic:pic>
                    </a:graphicData>
                  </a:graphic>
                </wp:inline>
              </w:drawing>
            </w:r>
          </w:p>
          <w:p w14:paraId="2834AFEE" w14:textId="4E732BEE" w:rsidR="002C6278" w:rsidRPr="002C6278" w:rsidRDefault="00C40DFF" w:rsidP="002C6278">
            <w:r>
              <w:rPr>
                <w:noProof/>
              </w:rPr>
              <w:drawing>
                <wp:inline distT="0" distB="0" distL="0" distR="0" wp14:anchorId="33692387" wp14:editId="6384B241">
                  <wp:extent cx="2891790" cy="1275715"/>
                  <wp:effectExtent l="0" t="0" r="3810" b="63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891790" cy="1275715"/>
                          </a:xfrm>
                          <a:prstGeom prst="rect">
                            <a:avLst/>
                          </a:prstGeom>
                        </pic:spPr>
                      </pic:pic>
                    </a:graphicData>
                  </a:graphic>
                </wp:inline>
              </w:drawing>
            </w:r>
          </w:p>
        </w:tc>
      </w:tr>
    </w:tbl>
    <w:p w14:paraId="2EDBF4A9" w14:textId="77777777" w:rsidR="00727D74" w:rsidRDefault="00727D74">
      <w:pPr>
        <w:rPr>
          <w:rFonts w:ascii="Calibri" w:eastAsiaTheme="majorEastAsia" w:hAnsi="Calibri" w:cstheme="majorBidi"/>
          <w:b/>
          <w:bCs/>
          <w:color w:val="17365D"/>
          <w:sz w:val="36"/>
          <w:szCs w:val="26"/>
        </w:rPr>
      </w:pPr>
      <w:r>
        <w:br w:type="page"/>
      </w:r>
    </w:p>
    <w:p w14:paraId="4FB684F9" w14:textId="4351A962" w:rsidR="004E20F8" w:rsidRDefault="008F1227" w:rsidP="008F1227">
      <w:pPr>
        <w:pStyle w:val="Heading2"/>
      </w:pPr>
      <w:bookmarkStart w:id="57" w:name="_Toc63844117"/>
      <w:r>
        <w:lastRenderedPageBreak/>
        <w:t>Guys/Guying</w:t>
      </w:r>
      <w:bookmarkEnd w:id="57"/>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4320"/>
      </w:tblGrid>
      <w:tr w:rsidR="00CB3921" w14:paraId="04C10516" w14:textId="77777777" w:rsidTr="00F26B50">
        <w:tc>
          <w:tcPr>
            <w:tcW w:w="5040" w:type="dxa"/>
          </w:tcPr>
          <w:p w14:paraId="565019FD" w14:textId="6C84D9D1" w:rsidR="00CB3921" w:rsidRDefault="00F26B50" w:rsidP="00CB3921">
            <w:pPr>
              <w:pStyle w:val="Heading4"/>
              <w:outlineLvl w:val="3"/>
            </w:pPr>
            <w:r>
              <w:rPr>
                <w:b w:val="0"/>
                <w:bCs w:val="0"/>
                <w:i w:val="0"/>
                <w:iCs w:val="0"/>
              </w:rPr>
              <w:br w:type="page"/>
            </w:r>
            <w:r w:rsidR="00CB3921">
              <w:t xml:space="preserve">Do </w:t>
            </w:r>
            <w:r w:rsidR="00015969">
              <w:t xml:space="preserve">DOWN </w:t>
            </w:r>
            <w:r w:rsidR="00CB3921">
              <w:t>guys/guying require notification (excluding anchors)?</w:t>
            </w:r>
          </w:p>
          <w:p w14:paraId="5A01E317" w14:textId="3395404C" w:rsidR="00CB3921" w:rsidRDefault="00CB3921" w:rsidP="00CB3921">
            <w:pPr>
              <w:pStyle w:val="ListNumber"/>
            </w:pPr>
            <w:r>
              <w:t xml:space="preserve">Select </w:t>
            </w:r>
            <w:r w:rsidRPr="00CC15B5">
              <w:rPr>
                <w:b/>
              </w:rPr>
              <w:t>Yes, No, Unable to Determine</w:t>
            </w:r>
            <w:r w:rsidR="00284813">
              <w:rPr>
                <w:b/>
              </w:rPr>
              <w:t>, or Duplicate</w:t>
            </w:r>
            <w:r>
              <w:t>.</w:t>
            </w:r>
          </w:p>
          <w:p w14:paraId="1571BD94" w14:textId="338D13CE" w:rsidR="00CB3921" w:rsidRDefault="00CB3921" w:rsidP="00D81B64">
            <w:pPr>
              <w:pStyle w:val="ListBullet2"/>
            </w:pPr>
            <w:r>
              <w:t xml:space="preserve">If Yes, then indicate the </w:t>
            </w:r>
            <w:r w:rsidR="000461CC">
              <w:t>DOWN Guys</w:t>
            </w:r>
            <w:r w:rsidRPr="00CC15B5">
              <w:t xml:space="preserve"> Notification Reason</w:t>
            </w:r>
            <w:r>
              <w:t>(</w:t>
            </w:r>
            <w:r w:rsidRPr="00CC15B5">
              <w:t>s</w:t>
            </w:r>
            <w:r>
              <w:t xml:space="preserve">). You must also </w:t>
            </w:r>
            <w:r w:rsidRPr="00CC15B5">
              <w:rPr>
                <w:color w:val="FF0000"/>
              </w:rPr>
              <w:t>create a Notification</w:t>
            </w:r>
            <w:r>
              <w:t>.</w:t>
            </w:r>
          </w:p>
          <w:p w14:paraId="330AA516" w14:textId="59647C74" w:rsidR="00015969" w:rsidRDefault="00015969" w:rsidP="00D81B64">
            <w:pPr>
              <w:pStyle w:val="ListBullet2"/>
            </w:pPr>
            <w:r>
              <w:t>If Unable to Determine, then indicate the unable to determine reason(s).</w:t>
            </w:r>
          </w:p>
          <w:p w14:paraId="7F0763A0" w14:textId="6CE41865" w:rsidR="008E2B58" w:rsidRDefault="008E2B58" w:rsidP="00D81B64">
            <w:pPr>
              <w:pStyle w:val="ListBullet2"/>
            </w:pPr>
            <w:r>
              <w:t>If Duplicate, indicate the Notification Number.</w:t>
            </w:r>
          </w:p>
          <w:p w14:paraId="0838BCED" w14:textId="6358A9AC" w:rsidR="00CB3921" w:rsidRDefault="00015969" w:rsidP="00CB3921">
            <w:pPr>
              <w:pStyle w:val="Heading4"/>
              <w:outlineLvl w:val="3"/>
            </w:pPr>
            <w:r>
              <w:t xml:space="preserve">DOWN </w:t>
            </w:r>
            <w:r w:rsidR="00CB3921">
              <w:t>Guy</w:t>
            </w:r>
            <w:r w:rsidR="00FB3F9B">
              <w:t>s</w:t>
            </w:r>
            <w:r w:rsidR="00CB3921">
              <w:t xml:space="preserve"> Notification Reasons</w:t>
            </w:r>
          </w:p>
          <w:p w14:paraId="31BD2F4E" w14:textId="77777777" w:rsidR="0050093F" w:rsidRDefault="00CB3921" w:rsidP="00CB3921">
            <w:pPr>
              <w:pStyle w:val="ListNumber"/>
            </w:pPr>
            <w:r>
              <w:t xml:space="preserve">Select all that apply. </w:t>
            </w:r>
          </w:p>
          <w:p w14:paraId="01C48DE9" w14:textId="77777777" w:rsidR="00015969" w:rsidRDefault="00015969" w:rsidP="00015969">
            <w:pPr>
              <w:pStyle w:val="Heading4"/>
              <w:outlineLvl w:val="3"/>
            </w:pPr>
            <w:r>
              <w:t>Unable to Determine Down Guy Notification</w:t>
            </w:r>
          </w:p>
          <w:p w14:paraId="1E35F33D" w14:textId="77777777" w:rsidR="000461CC" w:rsidRDefault="00015969" w:rsidP="000461CC">
            <w:pPr>
              <w:pStyle w:val="ListNumber"/>
            </w:pPr>
            <w:r>
              <w:t>Select all that apply.</w:t>
            </w:r>
          </w:p>
          <w:p w14:paraId="38C9CFCF" w14:textId="3E57C6D2" w:rsidR="001B3123" w:rsidRDefault="001B3123" w:rsidP="001B3123">
            <w:pPr>
              <w:pStyle w:val="Heading4"/>
              <w:outlineLvl w:val="3"/>
            </w:pPr>
            <w:r>
              <w:t xml:space="preserve">DOWN </w:t>
            </w:r>
            <w:r w:rsidR="00DB22E4">
              <w:t>Guy</w:t>
            </w:r>
            <w:r>
              <w:t xml:space="preserve"> Notification Number</w:t>
            </w:r>
          </w:p>
          <w:p w14:paraId="113DE626" w14:textId="3135F74A" w:rsidR="001B3123" w:rsidRPr="00CB3921" w:rsidRDefault="001B3123" w:rsidP="001B3123">
            <w:pPr>
              <w:pStyle w:val="ListNumber"/>
            </w:pPr>
            <w:r>
              <w:t xml:space="preserve">Enter the </w:t>
            </w:r>
            <w:r w:rsidRPr="00C40DFF">
              <w:rPr>
                <w:b/>
                <w:bCs/>
              </w:rPr>
              <w:t>Notification Number</w:t>
            </w:r>
            <w:r>
              <w:t>.</w:t>
            </w:r>
          </w:p>
        </w:tc>
        <w:tc>
          <w:tcPr>
            <w:tcW w:w="4320" w:type="dxa"/>
          </w:tcPr>
          <w:p w14:paraId="0A8E6C94" w14:textId="1B691CD9" w:rsidR="00CB3921" w:rsidRDefault="00287960" w:rsidP="00015969">
            <w:pPr>
              <w:pStyle w:val="Graphic"/>
            </w:pPr>
            <w:r>
              <w:rPr>
                <w:noProof/>
              </w:rPr>
              <w:drawing>
                <wp:inline distT="0" distB="0" distL="0" distR="0" wp14:anchorId="23C6B357" wp14:editId="18DAD83D">
                  <wp:extent cx="2606040" cy="999490"/>
                  <wp:effectExtent l="0" t="0" r="381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606040" cy="999490"/>
                          </a:xfrm>
                          <a:prstGeom prst="rect">
                            <a:avLst/>
                          </a:prstGeom>
                        </pic:spPr>
                      </pic:pic>
                    </a:graphicData>
                  </a:graphic>
                </wp:inline>
              </w:drawing>
            </w:r>
          </w:p>
          <w:p w14:paraId="2A846BF4" w14:textId="63769117" w:rsidR="00287960" w:rsidRPr="00287960" w:rsidRDefault="00FC14AD" w:rsidP="00287960">
            <w:r>
              <w:rPr>
                <w:noProof/>
              </w:rPr>
              <w:drawing>
                <wp:inline distT="0" distB="0" distL="0" distR="0" wp14:anchorId="56A90E53" wp14:editId="2E97605E">
                  <wp:extent cx="2606040" cy="1146810"/>
                  <wp:effectExtent l="0" t="0" r="381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606040" cy="1146810"/>
                          </a:xfrm>
                          <a:prstGeom prst="rect">
                            <a:avLst/>
                          </a:prstGeom>
                        </pic:spPr>
                      </pic:pic>
                    </a:graphicData>
                  </a:graphic>
                </wp:inline>
              </w:drawing>
            </w:r>
          </w:p>
          <w:p w14:paraId="02843A18" w14:textId="77777777" w:rsidR="00284813" w:rsidRDefault="00284813" w:rsidP="00284813"/>
          <w:p w14:paraId="7F2D2401" w14:textId="4071089C" w:rsidR="00284813" w:rsidRDefault="00887B58" w:rsidP="00284813">
            <w:r>
              <w:rPr>
                <w:noProof/>
              </w:rPr>
              <w:drawing>
                <wp:inline distT="0" distB="0" distL="0" distR="0" wp14:anchorId="4B641A91" wp14:editId="5A5C1AF8">
                  <wp:extent cx="2606040" cy="924560"/>
                  <wp:effectExtent l="0" t="0" r="3810" b="889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606040" cy="924560"/>
                          </a:xfrm>
                          <a:prstGeom prst="rect">
                            <a:avLst/>
                          </a:prstGeom>
                        </pic:spPr>
                      </pic:pic>
                    </a:graphicData>
                  </a:graphic>
                </wp:inline>
              </w:drawing>
            </w:r>
          </w:p>
          <w:p w14:paraId="43FEE734" w14:textId="77777777" w:rsidR="00284813" w:rsidRDefault="00284813" w:rsidP="00284813"/>
          <w:p w14:paraId="0EB30484" w14:textId="2B27D26D" w:rsidR="001B3123" w:rsidRPr="00284813" w:rsidRDefault="00DB22E4" w:rsidP="00FC14AD">
            <w:r>
              <w:rPr>
                <w:noProof/>
              </w:rPr>
              <w:drawing>
                <wp:inline distT="0" distB="0" distL="0" distR="0" wp14:anchorId="7BD4816F" wp14:editId="22767377">
                  <wp:extent cx="2606040" cy="353695"/>
                  <wp:effectExtent l="0" t="0" r="3810" b="82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606040" cy="353695"/>
                          </a:xfrm>
                          <a:prstGeom prst="rect">
                            <a:avLst/>
                          </a:prstGeom>
                        </pic:spPr>
                      </pic:pic>
                    </a:graphicData>
                  </a:graphic>
                </wp:inline>
              </w:drawing>
            </w:r>
          </w:p>
        </w:tc>
      </w:tr>
    </w:tbl>
    <w:p w14:paraId="310FC751" w14:textId="77777777" w:rsidR="002A21F4" w:rsidRDefault="002A21F4">
      <w:r>
        <w:rPr>
          <w:b/>
          <w:bCs/>
          <w:i/>
          <w:iCs/>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4320"/>
      </w:tblGrid>
      <w:tr w:rsidR="00015969" w14:paraId="1133AFE3" w14:textId="77777777" w:rsidTr="00F26B50">
        <w:tc>
          <w:tcPr>
            <w:tcW w:w="5040" w:type="dxa"/>
          </w:tcPr>
          <w:p w14:paraId="6E39605E" w14:textId="2BB099FA" w:rsidR="00015969" w:rsidRDefault="00015969" w:rsidP="00015969">
            <w:pPr>
              <w:pStyle w:val="Heading4"/>
              <w:outlineLvl w:val="3"/>
            </w:pPr>
            <w:r>
              <w:lastRenderedPageBreak/>
              <w:t>Do SPAN guys/guying require notification (excluding anchors)?</w:t>
            </w:r>
          </w:p>
          <w:p w14:paraId="2A32F5D4" w14:textId="77777777" w:rsidR="00015969" w:rsidRDefault="00015969" w:rsidP="00015969">
            <w:pPr>
              <w:pStyle w:val="ListNumber"/>
            </w:pPr>
            <w:r>
              <w:t xml:space="preserve">Select </w:t>
            </w:r>
            <w:r w:rsidRPr="00CC15B5">
              <w:rPr>
                <w:b/>
              </w:rPr>
              <w:t>Yes, No, or Unable to Determine</w:t>
            </w:r>
            <w:r>
              <w:t>.</w:t>
            </w:r>
          </w:p>
          <w:p w14:paraId="000D8D47" w14:textId="213F93F8" w:rsidR="00015969" w:rsidRDefault="00015969" w:rsidP="00D81B64">
            <w:pPr>
              <w:pStyle w:val="ListBullet2"/>
            </w:pPr>
            <w:r>
              <w:t xml:space="preserve">If Yes, then indicate the </w:t>
            </w:r>
            <w:r w:rsidR="000461CC">
              <w:t>SPAN Guys</w:t>
            </w:r>
            <w:r w:rsidRPr="00CC15B5">
              <w:t xml:space="preserve"> Notification Reason</w:t>
            </w:r>
            <w:r>
              <w:t>(</w:t>
            </w:r>
            <w:r w:rsidRPr="00CC15B5">
              <w:t>s</w:t>
            </w:r>
            <w:r>
              <w:t xml:space="preserve">). You must also </w:t>
            </w:r>
            <w:r w:rsidRPr="00CC15B5">
              <w:rPr>
                <w:color w:val="FF0000"/>
              </w:rPr>
              <w:t>create a Notification</w:t>
            </w:r>
            <w:r>
              <w:t>.</w:t>
            </w:r>
          </w:p>
          <w:p w14:paraId="22F1864E" w14:textId="7146E347" w:rsidR="00015969" w:rsidRDefault="00015969" w:rsidP="00D81B64">
            <w:pPr>
              <w:pStyle w:val="ListBullet2"/>
            </w:pPr>
            <w:r>
              <w:t>If Unable to Determine, then indicate the unable to determine reason(s).</w:t>
            </w:r>
          </w:p>
          <w:p w14:paraId="4789FE26" w14:textId="051893AE" w:rsidR="00962DFA" w:rsidRDefault="00962DFA" w:rsidP="00D81B64">
            <w:pPr>
              <w:pStyle w:val="ListBullet2"/>
            </w:pPr>
            <w:r>
              <w:t>If Duplicate, indicate the Notification Number.</w:t>
            </w:r>
          </w:p>
          <w:p w14:paraId="26BA29F1" w14:textId="5117E70F" w:rsidR="00015969" w:rsidRDefault="000461CC" w:rsidP="00015969">
            <w:pPr>
              <w:pStyle w:val="Heading4"/>
              <w:outlineLvl w:val="3"/>
            </w:pPr>
            <w:r>
              <w:t>SPAN</w:t>
            </w:r>
            <w:r w:rsidR="00015969">
              <w:t xml:space="preserve"> Guys/Guying Notification Reasons</w:t>
            </w:r>
          </w:p>
          <w:p w14:paraId="4EE7CE3A" w14:textId="77777777" w:rsidR="00015969" w:rsidRDefault="00015969" w:rsidP="00015969">
            <w:pPr>
              <w:pStyle w:val="ListNumber"/>
            </w:pPr>
            <w:r>
              <w:t xml:space="preserve">Select all that apply. </w:t>
            </w:r>
          </w:p>
          <w:p w14:paraId="70363E0D" w14:textId="77777777" w:rsidR="00015969" w:rsidRDefault="00015969" w:rsidP="000461CC">
            <w:pPr>
              <w:pStyle w:val="Heading4"/>
              <w:outlineLvl w:val="3"/>
            </w:pPr>
            <w:r>
              <w:t>Unable to Determine Down Guy Notification</w:t>
            </w:r>
          </w:p>
          <w:p w14:paraId="485F15E8" w14:textId="77777777" w:rsidR="00015969" w:rsidRPr="00DE4E09" w:rsidRDefault="00015969" w:rsidP="000461CC">
            <w:pPr>
              <w:pStyle w:val="ListNumber"/>
              <w:rPr>
                <w:b/>
                <w:bCs/>
                <w:i/>
                <w:iCs/>
              </w:rPr>
            </w:pPr>
            <w:r>
              <w:t>Select all that apply.</w:t>
            </w:r>
          </w:p>
          <w:p w14:paraId="42FCDBF2" w14:textId="29FAC715" w:rsidR="00DE4E09" w:rsidRDefault="00DE4E09" w:rsidP="00DE4E09">
            <w:pPr>
              <w:pStyle w:val="Heading4"/>
              <w:outlineLvl w:val="3"/>
            </w:pPr>
            <w:r>
              <w:t>Span Guy Notification Number</w:t>
            </w:r>
          </w:p>
          <w:p w14:paraId="619B9ED6" w14:textId="798EAE66" w:rsidR="00DE4E09" w:rsidRDefault="00DE4E09" w:rsidP="00DE4E09">
            <w:pPr>
              <w:pStyle w:val="ListNumber"/>
              <w:rPr>
                <w:b/>
                <w:bCs/>
                <w:i/>
                <w:iCs/>
              </w:rPr>
            </w:pPr>
            <w:r>
              <w:t xml:space="preserve">Enter the </w:t>
            </w:r>
            <w:r w:rsidRPr="00C40DFF">
              <w:rPr>
                <w:b/>
                <w:bCs/>
              </w:rPr>
              <w:t>Notification Number</w:t>
            </w:r>
            <w:r w:rsidRPr="00026068">
              <w:t>.</w:t>
            </w:r>
          </w:p>
        </w:tc>
        <w:tc>
          <w:tcPr>
            <w:tcW w:w="4320" w:type="dxa"/>
          </w:tcPr>
          <w:p w14:paraId="524474AF" w14:textId="29F69EB7" w:rsidR="00015969" w:rsidRDefault="004758EE" w:rsidP="00015969">
            <w:pPr>
              <w:pStyle w:val="Graphic"/>
              <w:rPr>
                <w:noProof/>
              </w:rPr>
            </w:pPr>
            <w:r>
              <w:rPr>
                <w:noProof/>
              </w:rPr>
              <w:drawing>
                <wp:inline distT="0" distB="0" distL="0" distR="0" wp14:anchorId="02CFEEAF" wp14:editId="7E0473FB">
                  <wp:extent cx="2606040" cy="995680"/>
                  <wp:effectExtent l="0" t="0" r="381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606040" cy="995680"/>
                          </a:xfrm>
                          <a:prstGeom prst="rect">
                            <a:avLst/>
                          </a:prstGeom>
                        </pic:spPr>
                      </pic:pic>
                    </a:graphicData>
                  </a:graphic>
                </wp:inline>
              </w:drawing>
            </w:r>
          </w:p>
          <w:p w14:paraId="7533A739" w14:textId="3297A4EF" w:rsidR="004758EE" w:rsidRDefault="003F4F5F" w:rsidP="004758EE">
            <w:r>
              <w:rPr>
                <w:noProof/>
              </w:rPr>
              <w:drawing>
                <wp:inline distT="0" distB="0" distL="0" distR="0" wp14:anchorId="7E9F3DFC" wp14:editId="3E19F298">
                  <wp:extent cx="2606040" cy="1144270"/>
                  <wp:effectExtent l="0" t="0" r="381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606040" cy="1144270"/>
                          </a:xfrm>
                          <a:prstGeom prst="rect">
                            <a:avLst/>
                          </a:prstGeom>
                        </pic:spPr>
                      </pic:pic>
                    </a:graphicData>
                  </a:graphic>
                </wp:inline>
              </w:drawing>
            </w:r>
          </w:p>
          <w:p w14:paraId="0A9097B6" w14:textId="77777777" w:rsidR="004758EE" w:rsidRPr="004758EE" w:rsidRDefault="004758EE" w:rsidP="004758EE"/>
          <w:p w14:paraId="70303871" w14:textId="77777777" w:rsidR="000461CC" w:rsidRDefault="000461CC" w:rsidP="000461CC">
            <w:r>
              <w:rPr>
                <w:noProof/>
              </w:rPr>
              <w:drawing>
                <wp:inline distT="0" distB="0" distL="0" distR="0" wp14:anchorId="6684FE3C" wp14:editId="171A273B">
                  <wp:extent cx="2606040" cy="969010"/>
                  <wp:effectExtent l="0" t="0" r="3810" b="254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606040" cy="969010"/>
                          </a:xfrm>
                          <a:prstGeom prst="rect">
                            <a:avLst/>
                          </a:prstGeom>
                        </pic:spPr>
                      </pic:pic>
                    </a:graphicData>
                  </a:graphic>
                </wp:inline>
              </w:drawing>
            </w:r>
          </w:p>
          <w:p w14:paraId="484E5970" w14:textId="77777777" w:rsidR="00DE4E09" w:rsidRDefault="00DE4E09" w:rsidP="000461CC"/>
          <w:p w14:paraId="2A2965D0" w14:textId="37AFB2EC" w:rsidR="00DE4E09" w:rsidRPr="000461CC" w:rsidRDefault="00DE4E09" w:rsidP="000461CC">
            <w:r>
              <w:rPr>
                <w:noProof/>
              </w:rPr>
              <w:drawing>
                <wp:inline distT="0" distB="0" distL="0" distR="0" wp14:anchorId="6A6FE7DD" wp14:editId="621F0B36">
                  <wp:extent cx="2606040" cy="354330"/>
                  <wp:effectExtent l="0" t="0" r="3810"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606040" cy="354330"/>
                          </a:xfrm>
                          <a:prstGeom prst="rect">
                            <a:avLst/>
                          </a:prstGeom>
                        </pic:spPr>
                      </pic:pic>
                    </a:graphicData>
                  </a:graphic>
                </wp:inline>
              </w:drawing>
            </w:r>
          </w:p>
        </w:tc>
      </w:tr>
    </w:tbl>
    <w:p w14:paraId="5BAF8585" w14:textId="77777777" w:rsidR="00727D74" w:rsidRDefault="00727D74">
      <w:r>
        <w:rPr>
          <w:b/>
          <w:bCs/>
          <w:i/>
          <w:iCs/>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1"/>
        <w:gridCol w:w="4989"/>
      </w:tblGrid>
      <w:tr w:rsidR="00857F71" w14:paraId="6388CCF2" w14:textId="77777777" w:rsidTr="004E20F8">
        <w:tc>
          <w:tcPr>
            <w:tcW w:w="4371" w:type="dxa"/>
          </w:tcPr>
          <w:p w14:paraId="21184CB3" w14:textId="4745CBFD" w:rsidR="00792830" w:rsidRDefault="00792830" w:rsidP="00792830">
            <w:pPr>
              <w:pStyle w:val="Heading4"/>
              <w:outlineLvl w:val="3"/>
            </w:pPr>
            <w:r>
              <w:lastRenderedPageBreak/>
              <w:t>Do Anchors Require Notification?</w:t>
            </w:r>
          </w:p>
          <w:p w14:paraId="33471D65" w14:textId="77777777" w:rsidR="00792830" w:rsidRDefault="00457F19" w:rsidP="00457F19">
            <w:pPr>
              <w:pStyle w:val="ListNumber"/>
            </w:pPr>
            <w:r>
              <w:t xml:space="preserve">Select </w:t>
            </w:r>
            <w:r w:rsidRPr="00457F19">
              <w:rPr>
                <w:b/>
              </w:rPr>
              <w:t>Yes, No, or Unable to Determine</w:t>
            </w:r>
            <w:r>
              <w:t>.</w:t>
            </w:r>
          </w:p>
          <w:p w14:paraId="01DB851E" w14:textId="77777777" w:rsidR="00457F19" w:rsidRDefault="00457F19" w:rsidP="00D81B64">
            <w:pPr>
              <w:pStyle w:val="ListBullet2"/>
            </w:pPr>
            <w:r>
              <w:t xml:space="preserve">If Yes, select the </w:t>
            </w:r>
            <w:r w:rsidRPr="00457F19">
              <w:t>Anchors Notification Reason(s)</w:t>
            </w:r>
            <w:r>
              <w:t xml:space="preserve">. You must also </w:t>
            </w:r>
            <w:r w:rsidRPr="00457F19">
              <w:rPr>
                <w:color w:val="FF0000"/>
              </w:rPr>
              <w:t>create a Notification</w:t>
            </w:r>
            <w:r>
              <w:t>.</w:t>
            </w:r>
          </w:p>
          <w:p w14:paraId="40327621" w14:textId="07E6905B" w:rsidR="000461CC" w:rsidRDefault="000461CC" w:rsidP="00D81B64">
            <w:pPr>
              <w:pStyle w:val="ListBullet2"/>
            </w:pPr>
            <w:r>
              <w:t>If Unable to Determine, then indicate the unable to determine reason(s).</w:t>
            </w:r>
          </w:p>
          <w:p w14:paraId="333C94DA" w14:textId="130B1A07" w:rsidR="00962DFA" w:rsidRDefault="00962DFA" w:rsidP="00D81B64">
            <w:pPr>
              <w:pStyle w:val="ListBullet2"/>
            </w:pPr>
            <w:r>
              <w:t>If Duplicate, indicate the Notification Number.</w:t>
            </w:r>
          </w:p>
          <w:p w14:paraId="7D78CEFC" w14:textId="19A729D1" w:rsidR="00457F19" w:rsidRDefault="00457F19" w:rsidP="00CB3921">
            <w:pPr>
              <w:pStyle w:val="Heading4"/>
              <w:outlineLvl w:val="3"/>
            </w:pPr>
            <w:r>
              <w:t xml:space="preserve">Anchors Notification </w:t>
            </w:r>
            <w:r w:rsidR="00CB3921">
              <w:t>Reasons</w:t>
            </w:r>
          </w:p>
          <w:p w14:paraId="61C21880" w14:textId="77777777" w:rsidR="0050093F" w:rsidRDefault="00CB3921" w:rsidP="00792830">
            <w:pPr>
              <w:pStyle w:val="ListNumber"/>
            </w:pPr>
            <w:r>
              <w:t>Select all that apply.</w:t>
            </w:r>
          </w:p>
          <w:p w14:paraId="3776F9BA" w14:textId="7C84AD25" w:rsidR="000461CC" w:rsidRDefault="000461CC" w:rsidP="000461CC">
            <w:pPr>
              <w:pStyle w:val="Heading4"/>
              <w:outlineLvl w:val="3"/>
            </w:pPr>
            <w:r>
              <w:t xml:space="preserve">Unable to Determine </w:t>
            </w:r>
            <w:r w:rsidR="00026068">
              <w:t>Anchor</w:t>
            </w:r>
            <w:r>
              <w:t xml:space="preserve"> Notification</w:t>
            </w:r>
          </w:p>
          <w:p w14:paraId="34129BB2" w14:textId="77777777" w:rsidR="000461CC" w:rsidRDefault="000461CC" w:rsidP="000461CC">
            <w:pPr>
              <w:pStyle w:val="ListNumber"/>
            </w:pPr>
            <w:r>
              <w:t>Select all that apply.</w:t>
            </w:r>
          </w:p>
          <w:p w14:paraId="0F82B52A" w14:textId="56D8862B" w:rsidR="00026068" w:rsidRDefault="00026068" w:rsidP="00026068">
            <w:pPr>
              <w:pStyle w:val="Heading4"/>
              <w:outlineLvl w:val="3"/>
            </w:pPr>
            <w:r>
              <w:t>Anchor</w:t>
            </w:r>
            <w:r w:rsidR="00E35190">
              <w:t>s</w:t>
            </w:r>
            <w:r>
              <w:t xml:space="preserve"> Notification Number</w:t>
            </w:r>
          </w:p>
          <w:p w14:paraId="34B20A92" w14:textId="246CB565" w:rsidR="00026068" w:rsidRPr="00792830" w:rsidRDefault="00026068" w:rsidP="00026068">
            <w:pPr>
              <w:pStyle w:val="ListNumber"/>
            </w:pPr>
            <w:r>
              <w:t xml:space="preserve">Enter the </w:t>
            </w:r>
            <w:r w:rsidRPr="00C40DFF">
              <w:rPr>
                <w:b/>
                <w:bCs/>
              </w:rPr>
              <w:t>Notification Number</w:t>
            </w:r>
            <w:r w:rsidRPr="00026068">
              <w:t>.</w:t>
            </w:r>
          </w:p>
        </w:tc>
        <w:tc>
          <w:tcPr>
            <w:tcW w:w="4989" w:type="dxa"/>
          </w:tcPr>
          <w:p w14:paraId="462592CA" w14:textId="75E37CCD" w:rsidR="00792830" w:rsidRDefault="00E255ED" w:rsidP="00171244">
            <w:pPr>
              <w:pStyle w:val="Graphic"/>
              <w:rPr>
                <w:noProof/>
              </w:rPr>
            </w:pPr>
            <w:r>
              <w:rPr>
                <w:noProof/>
              </w:rPr>
              <w:drawing>
                <wp:inline distT="0" distB="0" distL="0" distR="0" wp14:anchorId="3337C786" wp14:editId="7DEE2DAD">
                  <wp:extent cx="3030855" cy="965200"/>
                  <wp:effectExtent l="0" t="0" r="0" b="63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030855" cy="965200"/>
                          </a:xfrm>
                          <a:prstGeom prst="rect">
                            <a:avLst/>
                          </a:prstGeom>
                        </pic:spPr>
                      </pic:pic>
                    </a:graphicData>
                  </a:graphic>
                </wp:inline>
              </w:drawing>
            </w:r>
          </w:p>
          <w:p w14:paraId="33D85F89" w14:textId="77777777" w:rsidR="000461CC" w:rsidRDefault="00195C06" w:rsidP="000461CC">
            <w:r>
              <w:rPr>
                <w:noProof/>
              </w:rPr>
              <w:drawing>
                <wp:inline distT="0" distB="0" distL="0" distR="0" wp14:anchorId="6A1DE055" wp14:editId="7C797391">
                  <wp:extent cx="1811655" cy="750017"/>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1825732" cy="755845"/>
                          </a:xfrm>
                          <a:prstGeom prst="rect">
                            <a:avLst/>
                          </a:prstGeom>
                        </pic:spPr>
                      </pic:pic>
                    </a:graphicData>
                  </a:graphic>
                </wp:inline>
              </w:drawing>
            </w:r>
          </w:p>
          <w:p w14:paraId="5003B1A5" w14:textId="77777777" w:rsidR="00195C06" w:rsidRDefault="00195C06" w:rsidP="000461CC"/>
          <w:p w14:paraId="1BDDCDCF" w14:textId="77777777" w:rsidR="0080692E" w:rsidRDefault="0080692E" w:rsidP="000461CC">
            <w:r>
              <w:rPr>
                <w:noProof/>
              </w:rPr>
              <w:drawing>
                <wp:inline distT="0" distB="0" distL="0" distR="0" wp14:anchorId="61F0C41D" wp14:editId="7197BB03">
                  <wp:extent cx="2215515" cy="82437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235395" cy="831775"/>
                          </a:xfrm>
                          <a:prstGeom prst="rect">
                            <a:avLst/>
                          </a:prstGeom>
                        </pic:spPr>
                      </pic:pic>
                    </a:graphicData>
                  </a:graphic>
                </wp:inline>
              </w:drawing>
            </w:r>
          </w:p>
          <w:p w14:paraId="41396447" w14:textId="77777777" w:rsidR="00E35190" w:rsidRDefault="00E35190" w:rsidP="000461CC"/>
          <w:p w14:paraId="2D4C4F3E" w14:textId="2A4413FD" w:rsidR="00E35190" w:rsidRPr="000461CC" w:rsidRDefault="00E35190" w:rsidP="000461CC">
            <w:r>
              <w:rPr>
                <w:noProof/>
              </w:rPr>
              <w:drawing>
                <wp:inline distT="0" distB="0" distL="0" distR="0" wp14:anchorId="10BF93E6" wp14:editId="2099A0DE">
                  <wp:extent cx="3030855" cy="38671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030855" cy="386715"/>
                          </a:xfrm>
                          <a:prstGeom prst="rect">
                            <a:avLst/>
                          </a:prstGeom>
                        </pic:spPr>
                      </pic:pic>
                    </a:graphicData>
                  </a:graphic>
                </wp:inline>
              </w:drawing>
            </w:r>
          </w:p>
        </w:tc>
      </w:tr>
      <w:tr w:rsidR="000461CC" w14:paraId="4CCD0223" w14:textId="77777777" w:rsidTr="004E20F8">
        <w:tc>
          <w:tcPr>
            <w:tcW w:w="4371" w:type="dxa"/>
          </w:tcPr>
          <w:p w14:paraId="70679004" w14:textId="33787F1C" w:rsidR="000461CC" w:rsidRDefault="000461CC" w:rsidP="00792830">
            <w:pPr>
              <w:pStyle w:val="Heading4"/>
              <w:outlineLvl w:val="3"/>
            </w:pPr>
            <w:r w:rsidRPr="000461CC">
              <w:lastRenderedPageBreak/>
              <w:t>Do Guys/Anchors require notification due to Clearance (&lt;5ft) from non-SCE metallic objects?</w:t>
            </w:r>
          </w:p>
          <w:p w14:paraId="37D01844" w14:textId="43DF4F1A" w:rsidR="000461CC" w:rsidRDefault="000461CC" w:rsidP="00D81B64">
            <w:pPr>
              <w:pStyle w:val="ListBullet2"/>
            </w:pPr>
            <w:r>
              <w:t xml:space="preserve">If Yes, answer the next question. You must also </w:t>
            </w:r>
            <w:r w:rsidRPr="00457F19">
              <w:rPr>
                <w:b/>
                <w:color w:val="FF0000"/>
              </w:rPr>
              <w:t>create a Notification</w:t>
            </w:r>
            <w:r>
              <w:t>.</w:t>
            </w:r>
          </w:p>
          <w:p w14:paraId="5EED0203" w14:textId="64B8EDEA" w:rsidR="000461CC" w:rsidRDefault="000461CC" w:rsidP="00D81B64">
            <w:pPr>
              <w:pStyle w:val="ListBullet2"/>
            </w:pPr>
            <w:r>
              <w:t>If Unable to Determine, then indicate the unable to determine reason(s).</w:t>
            </w:r>
          </w:p>
          <w:p w14:paraId="258C2771" w14:textId="32052168" w:rsidR="00962DFA" w:rsidRDefault="00962DFA" w:rsidP="00D81B64">
            <w:pPr>
              <w:pStyle w:val="ListBullet2"/>
            </w:pPr>
            <w:r>
              <w:t>If Duplicate, indicate the Notification Number.</w:t>
            </w:r>
          </w:p>
          <w:p w14:paraId="3A8D4226" w14:textId="77777777" w:rsidR="000461CC" w:rsidRDefault="000461CC" w:rsidP="000461CC">
            <w:pPr>
              <w:pStyle w:val="Heading4"/>
              <w:outlineLvl w:val="3"/>
            </w:pPr>
            <w:r w:rsidRPr="000461CC">
              <w:t>Is the Object in Direct Contact with Guys/Anchors?</w:t>
            </w:r>
          </w:p>
          <w:p w14:paraId="33C1F8F4" w14:textId="30E4EB19" w:rsidR="000461CC" w:rsidRDefault="000461CC" w:rsidP="000461CC">
            <w:pPr>
              <w:pStyle w:val="ListNumber"/>
            </w:pPr>
            <w:r>
              <w:t>Select Yes or No.</w:t>
            </w:r>
          </w:p>
          <w:p w14:paraId="47DCEF4E" w14:textId="56A79414" w:rsidR="000461CC" w:rsidRDefault="000461CC" w:rsidP="000461CC">
            <w:pPr>
              <w:pStyle w:val="Heading4"/>
              <w:outlineLvl w:val="3"/>
            </w:pPr>
            <w:r>
              <w:t>Unable to Determine Guy/Anchor Clearance</w:t>
            </w:r>
          </w:p>
          <w:p w14:paraId="02A6096C" w14:textId="77777777" w:rsidR="000461CC" w:rsidRDefault="000461CC" w:rsidP="000461CC">
            <w:pPr>
              <w:pStyle w:val="ListNumber"/>
            </w:pPr>
            <w:r>
              <w:t>Select all that apply.</w:t>
            </w:r>
          </w:p>
          <w:p w14:paraId="67FF3025" w14:textId="1D13274A" w:rsidR="00FF6794" w:rsidRDefault="00FF6794" w:rsidP="00FF6794">
            <w:pPr>
              <w:pStyle w:val="Heading4"/>
              <w:outlineLvl w:val="3"/>
            </w:pPr>
            <w:r>
              <w:t>Guy/Anchor Clearance Notification Number</w:t>
            </w:r>
          </w:p>
          <w:p w14:paraId="058EDAF5" w14:textId="43E6EE9B" w:rsidR="00FF6794" w:rsidRPr="000461CC" w:rsidRDefault="00FF6794" w:rsidP="00FF6794">
            <w:pPr>
              <w:pStyle w:val="ListNumber"/>
            </w:pPr>
            <w:r>
              <w:t xml:space="preserve">Enter the </w:t>
            </w:r>
            <w:r w:rsidRPr="00C40DFF">
              <w:rPr>
                <w:b/>
                <w:bCs/>
              </w:rPr>
              <w:t>Notification Number</w:t>
            </w:r>
            <w:r w:rsidRPr="00026068">
              <w:t>.</w:t>
            </w:r>
          </w:p>
        </w:tc>
        <w:tc>
          <w:tcPr>
            <w:tcW w:w="4989" w:type="dxa"/>
          </w:tcPr>
          <w:p w14:paraId="0ACD6AE8" w14:textId="4A71DDFC" w:rsidR="000461CC" w:rsidRDefault="00076478" w:rsidP="00171244">
            <w:pPr>
              <w:pStyle w:val="Graphic"/>
              <w:rPr>
                <w:noProof/>
              </w:rPr>
            </w:pPr>
            <w:r>
              <w:rPr>
                <w:noProof/>
              </w:rPr>
              <w:drawing>
                <wp:inline distT="0" distB="0" distL="0" distR="0" wp14:anchorId="0D5DF6B9" wp14:editId="68CED971">
                  <wp:extent cx="3030855" cy="1142365"/>
                  <wp:effectExtent l="0" t="0" r="0" b="63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030855" cy="1142365"/>
                          </a:xfrm>
                          <a:prstGeom prst="rect">
                            <a:avLst/>
                          </a:prstGeom>
                        </pic:spPr>
                      </pic:pic>
                    </a:graphicData>
                  </a:graphic>
                </wp:inline>
              </w:drawing>
            </w:r>
          </w:p>
          <w:p w14:paraId="345C8731" w14:textId="77777777" w:rsidR="000461CC" w:rsidRDefault="000461CC" w:rsidP="000461CC"/>
          <w:p w14:paraId="5CBB3D17" w14:textId="05E83EDF" w:rsidR="000461CC" w:rsidRDefault="0087669C" w:rsidP="000461CC">
            <w:r>
              <w:rPr>
                <w:noProof/>
              </w:rPr>
              <w:drawing>
                <wp:inline distT="0" distB="0" distL="0" distR="0" wp14:anchorId="39C0B426" wp14:editId="30CBE60E">
                  <wp:extent cx="3030855" cy="792480"/>
                  <wp:effectExtent l="0" t="0" r="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3030855" cy="792480"/>
                          </a:xfrm>
                          <a:prstGeom prst="rect">
                            <a:avLst/>
                          </a:prstGeom>
                        </pic:spPr>
                      </pic:pic>
                    </a:graphicData>
                  </a:graphic>
                </wp:inline>
              </w:drawing>
            </w:r>
          </w:p>
          <w:p w14:paraId="1623707A" w14:textId="77777777" w:rsidR="000461CC" w:rsidRDefault="000461CC" w:rsidP="000461CC"/>
          <w:p w14:paraId="689EB8FB" w14:textId="77777777" w:rsidR="000461CC" w:rsidRDefault="000461CC" w:rsidP="000461CC"/>
          <w:p w14:paraId="18DBD8CE" w14:textId="77777777" w:rsidR="000461CC" w:rsidRDefault="000461CC" w:rsidP="000461CC"/>
          <w:p w14:paraId="29F56A28" w14:textId="77777777" w:rsidR="000461CC" w:rsidRDefault="000461CC" w:rsidP="000461CC">
            <w:r>
              <w:rPr>
                <w:noProof/>
              </w:rPr>
              <w:drawing>
                <wp:inline distT="0" distB="0" distL="0" distR="0" wp14:anchorId="4E3EF8F2" wp14:editId="14204AD4">
                  <wp:extent cx="2451735" cy="884022"/>
                  <wp:effectExtent l="0" t="0" r="5715"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470003" cy="890609"/>
                          </a:xfrm>
                          <a:prstGeom prst="rect">
                            <a:avLst/>
                          </a:prstGeom>
                        </pic:spPr>
                      </pic:pic>
                    </a:graphicData>
                  </a:graphic>
                </wp:inline>
              </w:drawing>
            </w:r>
          </w:p>
          <w:p w14:paraId="11832941" w14:textId="77777777" w:rsidR="000F4227" w:rsidRDefault="000F4227" w:rsidP="000461CC"/>
          <w:p w14:paraId="5472A266" w14:textId="27377664" w:rsidR="000F4227" w:rsidRPr="000461CC" w:rsidRDefault="000F4227" w:rsidP="000461CC">
            <w:r>
              <w:rPr>
                <w:noProof/>
              </w:rPr>
              <w:drawing>
                <wp:inline distT="0" distB="0" distL="0" distR="0" wp14:anchorId="15C5B2E5" wp14:editId="5C6CC97D">
                  <wp:extent cx="3030855" cy="4000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3030855" cy="400050"/>
                          </a:xfrm>
                          <a:prstGeom prst="rect">
                            <a:avLst/>
                          </a:prstGeom>
                        </pic:spPr>
                      </pic:pic>
                    </a:graphicData>
                  </a:graphic>
                </wp:inline>
              </w:drawing>
            </w:r>
          </w:p>
        </w:tc>
      </w:tr>
    </w:tbl>
    <w:p w14:paraId="284BBA7D" w14:textId="77777777" w:rsidR="00C1678B" w:rsidRDefault="00C1678B">
      <w:pPr>
        <w:rPr>
          <w:b/>
          <w:bCs/>
          <w:i/>
          <w:iCs/>
        </w:rPr>
      </w:pPr>
    </w:p>
    <w:p w14:paraId="109ABF18" w14:textId="3151692E" w:rsidR="00C1678B" w:rsidRDefault="00C1678B" w:rsidP="00C1678B">
      <w:pPr>
        <w:pStyle w:val="Heading2"/>
      </w:pPr>
      <w:bookmarkStart w:id="58" w:name="_Toc63844118"/>
      <w:r>
        <w:lastRenderedPageBreak/>
        <w:t>Equipment Questions</w:t>
      </w:r>
      <w:bookmarkEnd w:id="58"/>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4320"/>
      </w:tblGrid>
      <w:tr w:rsidR="00A35DD7" w14:paraId="090E2569" w14:textId="77777777" w:rsidTr="00ED669B">
        <w:tc>
          <w:tcPr>
            <w:tcW w:w="5040" w:type="dxa"/>
          </w:tcPr>
          <w:p w14:paraId="4EEF5B21" w14:textId="77777777" w:rsidR="008D4279" w:rsidRDefault="00857F71" w:rsidP="000461CC">
            <w:pPr>
              <w:pStyle w:val="Heading3"/>
              <w:outlineLvl w:val="2"/>
            </w:pPr>
            <w:bookmarkStart w:id="59" w:name="_Toc63844119"/>
            <w:r>
              <w:t>Does Equipment Require Notification?</w:t>
            </w:r>
            <w:bookmarkEnd w:id="59"/>
          </w:p>
          <w:p w14:paraId="57F508FC" w14:textId="0430617E" w:rsidR="00857F71" w:rsidRPr="00BA1DC2" w:rsidRDefault="00857F71" w:rsidP="00857F71">
            <w:pPr>
              <w:pStyle w:val="ListNumber"/>
            </w:pPr>
            <w:r>
              <w:t xml:space="preserve">Select </w:t>
            </w:r>
            <w:r w:rsidR="00BA1DC2" w:rsidRPr="00BA1DC2">
              <w:t>the appropriate answer.</w:t>
            </w:r>
          </w:p>
          <w:p w14:paraId="15730905" w14:textId="77777777" w:rsidR="00ED669B" w:rsidRDefault="00857F71" w:rsidP="00D81B64">
            <w:pPr>
              <w:pStyle w:val="ListBullet2"/>
            </w:pPr>
            <w:r>
              <w:t xml:space="preserve">If Yes, you must indicate the </w:t>
            </w:r>
            <w:r w:rsidRPr="00857F71">
              <w:rPr>
                <w:b/>
              </w:rPr>
              <w:t>Notification Reason(s)</w:t>
            </w:r>
            <w:r w:rsidR="00ED669B">
              <w:t>. You must also</w:t>
            </w:r>
            <w:r>
              <w:t xml:space="preserve"> </w:t>
            </w:r>
            <w:r w:rsidRPr="00857F71">
              <w:rPr>
                <w:b/>
                <w:color w:val="FF0000"/>
              </w:rPr>
              <w:t>create a Notification</w:t>
            </w:r>
            <w:r>
              <w:t>.</w:t>
            </w:r>
            <w:r w:rsidR="00ED669B">
              <w:t xml:space="preserve"> </w:t>
            </w:r>
          </w:p>
          <w:p w14:paraId="42E5A774" w14:textId="0A12FBF9" w:rsidR="00D63638" w:rsidRDefault="00D63638" w:rsidP="00D81B64">
            <w:pPr>
              <w:pStyle w:val="ListBullet2"/>
            </w:pPr>
            <w:r>
              <w:t>If Duplicate, indicate the Notification Number.</w:t>
            </w:r>
          </w:p>
          <w:p w14:paraId="6BE0431D" w14:textId="78E32E46" w:rsidR="00C1678B" w:rsidRDefault="00C1678B" w:rsidP="00C1678B">
            <w:pPr>
              <w:pStyle w:val="Heading4"/>
              <w:outlineLvl w:val="3"/>
            </w:pPr>
            <w:r>
              <w:t xml:space="preserve">Equipment Type and Attachments Notification </w:t>
            </w:r>
            <w:r w:rsidR="00BA1DC2">
              <w:t>Reason</w:t>
            </w:r>
            <w:r>
              <w:t>s</w:t>
            </w:r>
          </w:p>
          <w:p w14:paraId="4BC7A1AD" w14:textId="77777777" w:rsidR="00ED669B" w:rsidRDefault="00BA1DC2" w:rsidP="00ED669B">
            <w:pPr>
              <w:pStyle w:val="ListNumber"/>
            </w:pPr>
            <w:r>
              <w:t xml:space="preserve">Select the appropriate </w:t>
            </w:r>
            <w:r w:rsidRPr="00BA1DC2">
              <w:rPr>
                <w:b/>
              </w:rPr>
              <w:t>reason(s)</w:t>
            </w:r>
            <w:r>
              <w:t xml:space="preserve"> for the notification.</w:t>
            </w:r>
          </w:p>
          <w:p w14:paraId="226DE7B9" w14:textId="427B6F14" w:rsidR="00A01E9E" w:rsidRDefault="00A01E9E" w:rsidP="00A01E9E">
            <w:pPr>
              <w:pStyle w:val="Heading4"/>
              <w:outlineLvl w:val="3"/>
            </w:pPr>
            <w:r>
              <w:t>Equipment Type and Attachments Notification Number</w:t>
            </w:r>
          </w:p>
          <w:p w14:paraId="04D4B7B5" w14:textId="6D5F5E33" w:rsidR="00A01E9E" w:rsidRPr="00C1678B" w:rsidRDefault="00A01E9E" w:rsidP="00A01E9E">
            <w:pPr>
              <w:pStyle w:val="ListNumber"/>
            </w:pPr>
            <w:r>
              <w:t xml:space="preserve">Enter the </w:t>
            </w:r>
            <w:r w:rsidRPr="00C40DFF">
              <w:rPr>
                <w:b/>
                <w:bCs/>
              </w:rPr>
              <w:t>Notification Number</w:t>
            </w:r>
            <w:r w:rsidRPr="00026068">
              <w:t>.</w:t>
            </w:r>
          </w:p>
        </w:tc>
        <w:tc>
          <w:tcPr>
            <w:tcW w:w="4320" w:type="dxa"/>
          </w:tcPr>
          <w:p w14:paraId="33D7C8AF" w14:textId="77777777" w:rsidR="008F6AC3" w:rsidRDefault="008F6AC3" w:rsidP="00ED669B">
            <w:pPr>
              <w:pStyle w:val="Graphic"/>
              <w:rPr>
                <w:noProof/>
              </w:rPr>
            </w:pPr>
            <w:r>
              <w:rPr>
                <w:noProof/>
              </w:rPr>
              <w:drawing>
                <wp:inline distT="0" distB="0" distL="0" distR="0" wp14:anchorId="1B34CC55" wp14:editId="538F9DD0">
                  <wp:extent cx="2606040" cy="733425"/>
                  <wp:effectExtent l="0" t="0" r="381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2606040" cy="733425"/>
                          </a:xfrm>
                          <a:prstGeom prst="rect">
                            <a:avLst/>
                          </a:prstGeom>
                        </pic:spPr>
                      </pic:pic>
                    </a:graphicData>
                  </a:graphic>
                </wp:inline>
              </w:drawing>
            </w:r>
          </w:p>
          <w:p w14:paraId="252BBA49" w14:textId="3A5AD6B6" w:rsidR="008F6AC3" w:rsidRDefault="008F6AC3" w:rsidP="008F6AC3">
            <w:r>
              <w:rPr>
                <w:noProof/>
              </w:rPr>
              <w:drawing>
                <wp:inline distT="0" distB="0" distL="0" distR="0" wp14:anchorId="17FB012C" wp14:editId="1368A7DD">
                  <wp:extent cx="2606040" cy="1178560"/>
                  <wp:effectExtent l="0" t="0" r="3810" b="25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2606040" cy="1178560"/>
                          </a:xfrm>
                          <a:prstGeom prst="rect">
                            <a:avLst/>
                          </a:prstGeom>
                        </pic:spPr>
                      </pic:pic>
                    </a:graphicData>
                  </a:graphic>
                </wp:inline>
              </w:drawing>
            </w:r>
          </w:p>
          <w:p w14:paraId="49EBD87C" w14:textId="493895DF" w:rsidR="008F6AC3" w:rsidRDefault="008F6AC3" w:rsidP="008F6AC3"/>
          <w:p w14:paraId="1ADA61F5" w14:textId="49F0624F" w:rsidR="008F6AC3" w:rsidRDefault="00A01E9E" w:rsidP="008F6AC3">
            <w:r>
              <w:rPr>
                <w:noProof/>
              </w:rPr>
              <w:drawing>
                <wp:inline distT="0" distB="0" distL="0" distR="0" wp14:anchorId="25F85EFF" wp14:editId="44611E80">
                  <wp:extent cx="2606040" cy="340995"/>
                  <wp:effectExtent l="0" t="0" r="3810" b="190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606040" cy="340995"/>
                          </a:xfrm>
                          <a:prstGeom prst="rect">
                            <a:avLst/>
                          </a:prstGeom>
                        </pic:spPr>
                      </pic:pic>
                    </a:graphicData>
                  </a:graphic>
                </wp:inline>
              </w:drawing>
            </w:r>
          </w:p>
          <w:p w14:paraId="3F06F5BD" w14:textId="68D3ECAE" w:rsidR="008F6AC3" w:rsidRPr="008F6AC3" w:rsidRDefault="008F6AC3" w:rsidP="008F6AC3"/>
        </w:tc>
      </w:tr>
    </w:tbl>
    <w:p w14:paraId="4C51A700" w14:textId="77777777" w:rsidR="002A7145" w:rsidRDefault="002A7145">
      <w:r>
        <w:rPr>
          <w:b/>
          <w:bCs/>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4320"/>
      </w:tblGrid>
      <w:tr w:rsidR="00ED669B" w14:paraId="10313C19" w14:textId="77777777" w:rsidTr="00ED669B">
        <w:tc>
          <w:tcPr>
            <w:tcW w:w="5040" w:type="dxa"/>
          </w:tcPr>
          <w:p w14:paraId="29BFDAD1" w14:textId="209341D7" w:rsidR="00ED669B" w:rsidRDefault="00ED669B" w:rsidP="00ED669B">
            <w:pPr>
              <w:pStyle w:val="Heading3"/>
              <w:outlineLvl w:val="2"/>
            </w:pPr>
            <w:bookmarkStart w:id="60" w:name="_Toc63844120"/>
            <w:r>
              <w:lastRenderedPageBreak/>
              <w:t xml:space="preserve">Does </w:t>
            </w:r>
            <w:r w:rsidR="00E20350">
              <w:t xml:space="preserve">the </w:t>
            </w:r>
            <w:r>
              <w:t>Riser Require a Notification?</w:t>
            </w:r>
            <w:bookmarkEnd w:id="60"/>
          </w:p>
          <w:p w14:paraId="403A487C" w14:textId="77777777" w:rsidR="00ED669B" w:rsidRPr="00BA1DC2" w:rsidRDefault="00ED669B" w:rsidP="00ED669B">
            <w:pPr>
              <w:pStyle w:val="ListNumber"/>
            </w:pPr>
            <w:r>
              <w:t xml:space="preserve">Select </w:t>
            </w:r>
            <w:r w:rsidRPr="00BA1DC2">
              <w:t>the appropriate answer.</w:t>
            </w:r>
          </w:p>
          <w:p w14:paraId="16FB9E9B" w14:textId="19A65133" w:rsidR="00ED669B" w:rsidRDefault="00ED669B" w:rsidP="00D81B64">
            <w:pPr>
              <w:pStyle w:val="ListBullet2"/>
            </w:pPr>
            <w:r>
              <w:t xml:space="preserve">If Yes, you must indicate the </w:t>
            </w:r>
            <w:r w:rsidRPr="00857F71">
              <w:rPr>
                <w:b/>
              </w:rPr>
              <w:t>Notification Reason(s)</w:t>
            </w:r>
            <w:r>
              <w:t xml:space="preserve">. You must also </w:t>
            </w:r>
            <w:r w:rsidRPr="00857F71">
              <w:rPr>
                <w:b/>
                <w:color w:val="FF0000"/>
              </w:rPr>
              <w:t>create a Notification</w:t>
            </w:r>
            <w:r>
              <w:t>.</w:t>
            </w:r>
          </w:p>
          <w:p w14:paraId="3FC41B6B" w14:textId="77777777" w:rsidR="008D6D95" w:rsidRDefault="008D6D95" w:rsidP="00D81B64">
            <w:pPr>
              <w:pStyle w:val="ListBullet2"/>
            </w:pPr>
            <w:r>
              <w:t>If Unable to Determine, then indicate the unable to determine reason(s).</w:t>
            </w:r>
          </w:p>
          <w:p w14:paraId="1C85D44A" w14:textId="712D51F7" w:rsidR="008D6D95" w:rsidRDefault="008D6D95" w:rsidP="00D81B64">
            <w:pPr>
              <w:pStyle w:val="ListBullet2"/>
            </w:pPr>
            <w:r>
              <w:t>If Duplicate, indicate the Notification Number.</w:t>
            </w:r>
          </w:p>
          <w:p w14:paraId="4E0066D1" w14:textId="221559E1" w:rsidR="00ED669B" w:rsidRDefault="00ED669B" w:rsidP="00ED669B">
            <w:pPr>
              <w:pStyle w:val="Heading4"/>
              <w:outlineLvl w:val="3"/>
            </w:pPr>
            <w:r>
              <w:t>Riser Notification Reasons</w:t>
            </w:r>
          </w:p>
          <w:p w14:paraId="2825C024" w14:textId="77777777" w:rsidR="00ED669B" w:rsidRDefault="00ED669B" w:rsidP="00ED669B">
            <w:pPr>
              <w:pStyle w:val="ListNumber"/>
            </w:pPr>
            <w:r>
              <w:t xml:space="preserve">Select the appropriate </w:t>
            </w:r>
            <w:r w:rsidRPr="00BA1DC2">
              <w:rPr>
                <w:b/>
              </w:rPr>
              <w:t>reason(s)</w:t>
            </w:r>
            <w:r>
              <w:t xml:space="preserve"> for the notification.</w:t>
            </w:r>
          </w:p>
          <w:p w14:paraId="5C8044D2" w14:textId="174DC524" w:rsidR="00ED669B" w:rsidRDefault="00ED669B" w:rsidP="00ED669B">
            <w:pPr>
              <w:pStyle w:val="Heading4"/>
              <w:outlineLvl w:val="3"/>
            </w:pPr>
            <w:r>
              <w:t>Unable to Determine Riser Notification</w:t>
            </w:r>
          </w:p>
          <w:p w14:paraId="3D5BE015" w14:textId="77777777" w:rsidR="00ED669B" w:rsidRDefault="00ED669B" w:rsidP="00ED669B">
            <w:pPr>
              <w:pStyle w:val="ListNumber"/>
            </w:pPr>
            <w:r>
              <w:t>Select all that apply.</w:t>
            </w:r>
          </w:p>
          <w:p w14:paraId="4CF77DBE" w14:textId="05A1787D" w:rsidR="00177084" w:rsidRDefault="00177084" w:rsidP="00177084">
            <w:pPr>
              <w:pStyle w:val="Heading4"/>
              <w:outlineLvl w:val="3"/>
            </w:pPr>
            <w:r>
              <w:t>Riser Notification Number</w:t>
            </w:r>
          </w:p>
          <w:p w14:paraId="39057B1D" w14:textId="4D9FBB43" w:rsidR="00177084" w:rsidRDefault="00177084" w:rsidP="00177084">
            <w:pPr>
              <w:pStyle w:val="ListNumber"/>
            </w:pPr>
            <w:r>
              <w:t xml:space="preserve">Enter the </w:t>
            </w:r>
            <w:r w:rsidRPr="00C40DFF">
              <w:rPr>
                <w:b/>
                <w:bCs/>
              </w:rPr>
              <w:t>Notification Number</w:t>
            </w:r>
            <w:r w:rsidRPr="00026068">
              <w:t>.</w:t>
            </w:r>
          </w:p>
        </w:tc>
        <w:tc>
          <w:tcPr>
            <w:tcW w:w="4320" w:type="dxa"/>
          </w:tcPr>
          <w:p w14:paraId="1D90C056" w14:textId="77F5D14D" w:rsidR="00ED669B" w:rsidRDefault="007A4F22" w:rsidP="00ED669B">
            <w:pPr>
              <w:pStyle w:val="Graphic"/>
              <w:rPr>
                <w:noProof/>
              </w:rPr>
            </w:pPr>
            <w:r>
              <w:rPr>
                <w:noProof/>
              </w:rPr>
              <w:drawing>
                <wp:inline distT="0" distB="0" distL="0" distR="0" wp14:anchorId="2C6B5BE7" wp14:editId="2DB17A2C">
                  <wp:extent cx="2606040" cy="874395"/>
                  <wp:effectExtent l="0" t="0" r="3810" b="190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606040" cy="874395"/>
                          </a:xfrm>
                          <a:prstGeom prst="rect">
                            <a:avLst/>
                          </a:prstGeom>
                        </pic:spPr>
                      </pic:pic>
                    </a:graphicData>
                  </a:graphic>
                </wp:inline>
              </w:drawing>
            </w:r>
          </w:p>
          <w:p w14:paraId="14274221" w14:textId="2C79C75E" w:rsidR="00ED669B" w:rsidRDefault="002B7E26" w:rsidP="00ED669B">
            <w:r>
              <w:rPr>
                <w:noProof/>
              </w:rPr>
              <w:drawing>
                <wp:inline distT="0" distB="0" distL="0" distR="0" wp14:anchorId="56E230DF" wp14:editId="33C1E0EC">
                  <wp:extent cx="1660370" cy="967740"/>
                  <wp:effectExtent l="0" t="0" r="0" b="381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1677875" cy="977943"/>
                          </a:xfrm>
                          <a:prstGeom prst="rect">
                            <a:avLst/>
                          </a:prstGeom>
                        </pic:spPr>
                      </pic:pic>
                    </a:graphicData>
                  </a:graphic>
                </wp:inline>
              </w:drawing>
            </w:r>
          </w:p>
          <w:p w14:paraId="2182E8ED" w14:textId="77777777" w:rsidR="002B7E26" w:rsidRDefault="002B7E26" w:rsidP="00ED669B"/>
          <w:p w14:paraId="42D3AAA6" w14:textId="77777777" w:rsidR="00ED669B" w:rsidRDefault="00ED669B" w:rsidP="00ED669B">
            <w:r>
              <w:rPr>
                <w:noProof/>
              </w:rPr>
              <w:drawing>
                <wp:inline distT="0" distB="0" distL="0" distR="0" wp14:anchorId="507717D3" wp14:editId="06C64BE8">
                  <wp:extent cx="1936937" cy="766754"/>
                  <wp:effectExtent l="0" t="0" r="635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1957172" cy="774764"/>
                          </a:xfrm>
                          <a:prstGeom prst="rect">
                            <a:avLst/>
                          </a:prstGeom>
                        </pic:spPr>
                      </pic:pic>
                    </a:graphicData>
                  </a:graphic>
                </wp:inline>
              </w:drawing>
            </w:r>
          </w:p>
          <w:p w14:paraId="76DE0958" w14:textId="77777777" w:rsidR="002B7E26" w:rsidRDefault="002B7E26" w:rsidP="00ED669B"/>
          <w:p w14:paraId="2250C8BA" w14:textId="0BF704AC" w:rsidR="002B7E26" w:rsidRPr="00ED669B" w:rsidRDefault="00177084" w:rsidP="00ED669B">
            <w:r>
              <w:rPr>
                <w:noProof/>
              </w:rPr>
              <w:drawing>
                <wp:inline distT="0" distB="0" distL="0" distR="0" wp14:anchorId="1E7AE951" wp14:editId="6C55900E">
                  <wp:extent cx="2606040" cy="344805"/>
                  <wp:effectExtent l="0" t="0" r="381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606040" cy="344805"/>
                          </a:xfrm>
                          <a:prstGeom prst="rect">
                            <a:avLst/>
                          </a:prstGeom>
                        </pic:spPr>
                      </pic:pic>
                    </a:graphicData>
                  </a:graphic>
                </wp:inline>
              </w:drawing>
            </w:r>
          </w:p>
        </w:tc>
      </w:tr>
    </w:tbl>
    <w:p w14:paraId="490DCC18" w14:textId="77777777" w:rsidR="00ED669B" w:rsidRDefault="00ED669B">
      <w:r>
        <w:rPr>
          <w:b/>
          <w:bCs/>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40"/>
        <w:gridCol w:w="4320"/>
      </w:tblGrid>
      <w:tr w:rsidR="00ED669B" w14:paraId="29A5397B" w14:textId="77777777" w:rsidTr="00ED669B">
        <w:tc>
          <w:tcPr>
            <w:tcW w:w="5040" w:type="dxa"/>
          </w:tcPr>
          <w:p w14:paraId="53135A1C" w14:textId="51700D90" w:rsidR="00ED669B" w:rsidRDefault="00ED669B" w:rsidP="00ED669B">
            <w:pPr>
              <w:pStyle w:val="Heading3"/>
              <w:outlineLvl w:val="2"/>
            </w:pPr>
            <w:bookmarkStart w:id="61" w:name="_Toc63844121"/>
            <w:r>
              <w:lastRenderedPageBreak/>
              <w:t xml:space="preserve">Does the Equipment Brackets </w:t>
            </w:r>
            <w:r w:rsidR="00AB2E5B">
              <w:t>or</w:t>
            </w:r>
            <w:r>
              <w:t xml:space="preserve"> Braces Require a Notification?</w:t>
            </w:r>
            <w:bookmarkEnd w:id="61"/>
          </w:p>
          <w:p w14:paraId="2874C07C" w14:textId="77777777" w:rsidR="00ED669B" w:rsidRPr="00BA1DC2" w:rsidRDefault="00ED669B" w:rsidP="00ED669B">
            <w:pPr>
              <w:pStyle w:val="ListNumber"/>
            </w:pPr>
            <w:r>
              <w:t xml:space="preserve">Select </w:t>
            </w:r>
            <w:r w:rsidRPr="00BA1DC2">
              <w:t>the appropriate answer.</w:t>
            </w:r>
          </w:p>
          <w:p w14:paraId="2209267F" w14:textId="541BA529" w:rsidR="00ED669B" w:rsidRDefault="00ED669B" w:rsidP="00D81B64">
            <w:pPr>
              <w:pStyle w:val="ListBullet2"/>
            </w:pPr>
            <w:r>
              <w:t xml:space="preserve">If Yes, you must indicate the </w:t>
            </w:r>
            <w:r w:rsidRPr="00857F71">
              <w:rPr>
                <w:b/>
              </w:rPr>
              <w:t>Notification Reason(s)</w:t>
            </w:r>
            <w:r>
              <w:t xml:space="preserve">. You must also </w:t>
            </w:r>
            <w:r w:rsidRPr="00857F71">
              <w:rPr>
                <w:b/>
                <w:color w:val="FF0000"/>
              </w:rPr>
              <w:t>create a Notification</w:t>
            </w:r>
            <w:r>
              <w:t>.</w:t>
            </w:r>
          </w:p>
          <w:p w14:paraId="439BFCB2" w14:textId="42CF361D" w:rsidR="008D6D95" w:rsidRDefault="008D6D95" w:rsidP="00D81B64">
            <w:pPr>
              <w:pStyle w:val="ListBullet2"/>
            </w:pPr>
            <w:r>
              <w:t>If Duplicate, indicate the Notification Number.</w:t>
            </w:r>
          </w:p>
          <w:p w14:paraId="54169A9F" w14:textId="31677C58" w:rsidR="00ED669B" w:rsidRDefault="00ED669B" w:rsidP="00ED669B">
            <w:pPr>
              <w:pStyle w:val="Heading4"/>
              <w:outlineLvl w:val="3"/>
            </w:pPr>
            <w:r>
              <w:t>Equipment Bracket or Braces Notification Reasons</w:t>
            </w:r>
          </w:p>
          <w:p w14:paraId="5B738445" w14:textId="77777777" w:rsidR="00ED669B" w:rsidRDefault="00ED669B" w:rsidP="00ED669B">
            <w:pPr>
              <w:pStyle w:val="ListNumber"/>
            </w:pPr>
            <w:r>
              <w:t xml:space="preserve">Select the appropriate </w:t>
            </w:r>
            <w:r w:rsidRPr="00BA1DC2">
              <w:rPr>
                <w:b/>
              </w:rPr>
              <w:t>reason(s)</w:t>
            </w:r>
            <w:r>
              <w:t xml:space="preserve"> for the notification.</w:t>
            </w:r>
          </w:p>
          <w:p w14:paraId="10B66AD8" w14:textId="1143FBF0" w:rsidR="00F06255" w:rsidRDefault="00F06255" w:rsidP="00F06255">
            <w:pPr>
              <w:pStyle w:val="Heading4"/>
              <w:outlineLvl w:val="3"/>
            </w:pPr>
            <w:r>
              <w:t>Equipment Bracket or Braces Notification Number</w:t>
            </w:r>
          </w:p>
          <w:p w14:paraId="5D290D1E" w14:textId="412D9DFC" w:rsidR="00F06255" w:rsidRDefault="00F06255" w:rsidP="00F06255">
            <w:pPr>
              <w:pStyle w:val="ListNumber"/>
            </w:pPr>
            <w:r>
              <w:t xml:space="preserve">Enter the </w:t>
            </w:r>
            <w:r w:rsidRPr="00C40DFF">
              <w:rPr>
                <w:b/>
                <w:bCs/>
              </w:rPr>
              <w:t>Notification Number</w:t>
            </w:r>
            <w:r w:rsidRPr="00026068">
              <w:t>.</w:t>
            </w:r>
          </w:p>
        </w:tc>
        <w:tc>
          <w:tcPr>
            <w:tcW w:w="4320" w:type="dxa"/>
          </w:tcPr>
          <w:p w14:paraId="6E8F95A8" w14:textId="3926BF37" w:rsidR="003B7A2D" w:rsidRDefault="003B7A2D" w:rsidP="00ED669B">
            <w:pPr>
              <w:pStyle w:val="Graphic"/>
              <w:rPr>
                <w:noProof/>
              </w:rPr>
            </w:pPr>
            <w:r>
              <w:rPr>
                <w:noProof/>
              </w:rPr>
              <w:drawing>
                <wp:inline distT="0" distB="0" distL="0" distR="0" wp14:anchorId="1E827534" wp14:editId="0DD705AA">
                  <wp:extent cx="2606040" cy="657860"/>
                  <wp:effectExtent l="0" t="0" r="3810" b="889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606040" cy="657860"/>
                          </a:xfrm>
                          <a:prstGeom prst="rect">
                            <a:avLst/>
                          </a:prstGeom>
                          <a:noFill/>
                          <a:ln>
                            <a:noFill/>
                          </a:ln>
                        </pic:spPr>
                      </pic:pic>
                    </a:graphicData>
                  </a:graphic>
                </wp:inline>
              </w:drawing>
            </w:r>
          </w:p>
          <w:p w14:paraId="162DCF99" w14:textId="77777777" w:rsidR="00ED669B" w:rsidRDefault="00ED669B" w:rsidP="00ED669B">
            <w:pPr>
              <w:pStyle w:val="Graphic"/>
              <w:rPr>
                <w:noProof/>
              </w:rPr>
            </w:pPr>
          </w:p>
          <w:p w14:paraId="6BFBC38A" w14:textId="409AC9E8" w:rsidR="003B7A2D" w:rsidRDefault="002F6CAB" w:rsidP="003B7A2D">
            <w:r>
              <w:rPr>
                <w:noProof/>
              </w:rPr>
              <w:drawing>
                <wp:inline distT="0" distB="0" distL="0" distR="0" wp14:anchorId="2483C955" wp14:editId="649B9B1E">
                  <wp:extent cx="2606040" cy="842010"/>
                  <wp:effectExtent l="0" t="0" r="381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606040" cy="842010"/>
                          </a:xfrm>
                          <a:prstGeom prst="rect">
                            <a:avLst/>
                          </a:prstGeom>
                          <a:noFill/>
                          <a:ln>
                            <a:noFill/>
                          </a:ln>
                        </pic:spPr>
                      </pic:pic>
                    </a:graphicData>
                  </a:graphic>
                </wp:inline>
              </w:drawing>
            </w:r>
          </w:p>
          <w:p w14:paraId="182F903C" w14:textId="77777777" w:rsidR="003B7A2D" w:rsidRDefault="003B7A2D" w:rsidP="003B7A2D"/>
          <w:p w14:paraId="413FD9FB" w14:textId="71E0E9BA" w:rsidR="003B7A2D" w:rsidRDefault="00F06255" w:rsidP="003B7A2D">
            <w:r>
              <w:rPr>
                <w:noProof/>
              </w:rPr>
              <w:drawing>
                <wp:inline distT="0" distB="0" distL="0" distR="0" wp14:anchorId="5C736959" wp14:editId="529D6102">
                  <wp:extent cx="2606040" cy="358140"/>
                  <wp:effectExtent l="0" t="0" r="3810" b="381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606040" cy="358140"/>
                          </a:xfrm>
                          <a:prstGeom prst="rect">
                            <a:avLst/>
                          </a:prstGeom>
                        </pic:spPr>
                      </pic:pic>
                    </a:graphicData>
                  </a:graphic>
                </wp:inline>
              </w:drawing>
            </w:r>
          </w:p>
          <w:p w14:paraId="0AE90D05" w14:textId="7279AF1D" w:rsidR="002F6CAB" w:rsidRPr="003B7A2D" w:rsidRDefault="002F6CAB" w:rsidP="003B7A2D"/>
        </w:tc>
      </w:tr>
    </w:tbl>
    <w:p w14:paraId="402B0453" w14:textId="77777777" w:rsidR="00AD0CF1" w:rsidRDefault="00AD0CF1">
      <w:r>
        <w:rPr>
          <w:b/>
          <w:bCs/>
        </w:rPr>
        <w:br w:type="page"/>
      </w:r>
    </w:p>
    <w:p w14:paraId="3B785E44" w14:textId="77777777" w:rsidR="00AD0CF1" w:rsidRDefault="00AD0CF1" w:rsidP="00C1678B">
      <w:pPr>
        <w:pStyle w:val="Heading2"/>
      </w:pPr>
      <w:bookmarkStart w:id="62" w:name="_Toc63844122"/>
      <w:r>
        <w:lastRenderedPageBreak/>
        <w:t xml:space="preserve">Insulators / Hardware / Wires / </w:t>
      </w:r>
      <w:proofErr w:type="spellStart"/>
      <w:r>
        <w:t>Misc</w:t>
      </w:r>
      <w:proofErr w:type="spellEnd"/>
      <w:r>
        <w:t xml:space="preserve"> Questions</w:t>
      </w:r>
      <w:bookmarkEnd w:id="62"/>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60"/>
        <w:gridCol w:w="4500"/>
      </w:tblGrid>
      <w:tr w:rsidR="005A392F" w14:paraId="16035AAD" w14:textId="77777777" w:rsidTr="00ED669B">
        <w:tc>
          <w:tcPr>
            <w:tcW w:w="4860" w:type="dxa"/>
          </w:tcPr>
          <w:p w14:paraId="76D9B51A" w14:textId="414AE5A2" w:rsidR="00AD0CF1" w:rsidRDefault="00AD0CF1" w:rsidP="00ED669B">
            <w:pPr>
              <w:pStyle w:val="Heading3"/>
              <w:outlineLvl w:val="2"/>
            </w:pPr>
            <w:bookmarkStart w:id="63" w:name="_Toc63844123"/>
            <w:r>
              <w:lastRenderedPageBreak/>
              <w:t>Do insulators require notification?</w:t>
            </w:r>
            <w:bookmarkEnd w:id="63"/>
          </w:p>
          <w:p w14:paraId="04CC2E9D" w14:textId="77777777" w:rsidR="00AD0CF1" w:rsidRDefault="00AD0CF1" w:rsidP="00C6031A">
            <w:pPr>
              <w:pStyle w:val="ListNumber"/>
            </w:pPr>
            <w:r>
              <w:t>Select the appropriate answer.</w:t>
            </w:r>
          </w:p>
          <w:p w14:paraId="7BDDA6DB" w14:textId="36A6F793" w:rsidR="00AD0CF1" w:rsidRDefault="00AD0CF1" w:rsidP="00D81B64">
            <w:pPr>
              <w:pStyle w:val="ListBullet2"/>
            </w:pPr>
            <w:r>
              <w:t>If yes, provide Notification Reasons.</w:t>
            </w:r>
            <w:r w:rsidR="00ED669B">
              <w:t xml:space="preserve"> You must also </w:t>
            </w:r>
            <w:r w:rsidR="00ED669B" w:rsidRPr="00AA137E">
              <w:rPr>
                <w:b/>
                <w:bCs/>
                <w:color w:val="FF0000"/>
              </w:rPr>
              <w:t>create a notification</w:t>
            </w:r>
            <w:r w:rsidR="00ED669B">
              <w:t>.</w:t>
            </w:r>
          </w:p>
          <w:p w14:paraId="3E7489F6" w14:textId="45E4F95A" w:rsidR="008D6D95" w:rsidRDefault="008D6D95" w:rsidP="00D81B64">
            <w:pPr>
              <w:pStyle w:val="ListBullet2"/>
            </w:pPr>
            <w:r>
              <w:t>If Duplicate, indicate the Notification Number.</w:t>
            </w:r>
          </w:p>
          <w:p w14:paraId="01572888" w14:textId="77777777" w:rsidR="00AD0CF1" w:rsidRDefault="00AD0CF1" w:rsidP="00AD0CF1">
            <w:pPr>
              <w:pStyle w:val="Heading4"/>
              <w:outlineLvl w:val="3"/>
            </w:pPr>
            <w:r>
              <w:t>Insulators Notification Reasons</w:t>
            </w:r>
          </w:p>
          <w:p w14:paraId="5D466D73" w14:textId="77777777" w:rsidR="00ED669B" w:rsidRDefault="00AD0CF1" w:rsidP="00293A0B">
            <w:pPr>
              <w:pStyle w:val="ListNumber"/>
            </w:pPr>
            <w:r>
              <w:t xml:space="preserve">Select the appropriate </w:t>
            </w:r>
            <w:r w:rsidRPr="00AD0CF1">
              <w:rPr>
                <w:b/>
              </w:rPr>
              <w:t>reason(s</w:t>
            </w:r>
            <w:r>
              <w:t>) for the notification.</w:t>
            </w:r>
          </w:p>
          <w:p w14:paraId="165F75A2" w14:textId="64937AC4" w:rsidR="00AA137E" w:rsidRDefault="00AA137E" w:rsidP="00AA137E">
            <w:pPr>
              <w:pStyle w:val="Heading4"/>
              <w:outlineLvl w:val="3"/>
            </w:pPr>
            <w:r>
              <w:t>Insulators Notification Number</w:t>
            </w:r>
          </w:p>
          <w:p w14:paraId="47C77AE3" w14:textId="673079FA" w:rsidR="00AA137E" w:rsidRDefault="00AA137E" w:rsidP="00293A0B">
            <w:pPr>
              <w:pStyle w:val="ListNumber"/>
            </w:pPr>
            <w:r>
              <w:t xml:space="preserve">Enter the </w:t>
            </w:r>
            <w:r w:rsidRPr="00C40DFF">
              <w:t>Notification Number</w:t>
            </w:r>
            <w:r w:rsidRPr="00026068">
              <w:t>.</w:t>
            </w:r>
          </w:p>
        </w:tc>
        <w:tc>
          <w:tcPr>
            <w:tcW w:w="4500" w:type="dxa"/>
          </w:tcPr>
          <w:p w14:paraId="311AA8E6" w14:textId="77777777" w:rsidR="005A392F" w:rsidRDefault="00E76D1A" w:rsidP="005A392F">
            <w:pPr>
              <w:pStyle w:val="Graphic"/>
            </w:pPr>
            <w:r>
              <w:rPr>
                <w:noProof/>
              </w:rPr>
              <w:drawing>
                <wp:inline distT="0" distB="0" distL="0" distR="0" wp14:anchorId="3C483CE0" wp14:editId="3A542B87">
                  <wp:extent cx="2720340" cy="1135380"/>
                  <wp:effectExtent l="0" t="0" r="3810" b="762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2720340" cy="1135380"/>
                          </a:xfrm>
                          <a:prstGeom prst="rect">
                            <a:avLst/>
                          </a:prstGeom>
                        </pic:spPr>
                      </pic:pic>
                    </a:graphicData>
                  </a:graphic>
                </wp:inline>
              </w:drawing>
            </w:r>
          </w:p>
          <w:p w14:paraId="45BC039B" w14:textId="064329BF" w:rsidR="00E76D1A" w:rsidRDefault="00C65019" w:rsidP="00E76D1A">
            <w:r>
              <w:rPr>
                <w:noProof/>
              </w:rPr>
              <w:drawing>
                <wp:inline distT="0" distB="0" distL="0" distR="0" wp14:anchorId="77B2A3D4" wp14:editId="2A5A4129">
                  <wp:extent cx="1988820" cy="1447512"/>
                  <wp:effectExtent l="0" t="0" r="0" b="63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1994529" cy="1451667"/>
                          </a:xfrm>
                          <a:prstGeom prst="rect">
                            <a:avLst/>
                          </a:prstGeom>
                        </pic:spPr>
                      </pic:pic>
                    </a:graphicData>
                  </a:graphic>
                </wp:inline>
              </w:drawing>
            </w:r>
          </w:p>
          <w:p w14:paraId="59A52DE5" w14:textId="27B8922F" w:rsidR="00C65019" w:rsidRDefault="00C65019" w:rsidP="00E76D1A"/>
          <w:p w14:paraId="4AC22B49" w14:textId="3410223A" w:rsidR="00C65019" w:rsidRPr="00E76D1A" w:rsidRDefault="00FF20E8" w:rsidP="00FF20E8">
            <w:r>
              <w:rPr>
                <w:noProof/>
              </w:rPr>
              <w:drawing>
                <wp:inline distT="0" distB="0" distL="0" distR="0" wp14:anchorId="76377742" wp14:editId="48E713CA">
                  <wp:extent cx="2720340" cy="372110"/>
                  <wp:effectExtent l="0" t="0" r="3810" b="889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720340" cy="372110"/>
                          </a:xfrm>
                          <a:prstGeom prst="rect">
                            <a:avLst/>
                          </a:prstGeom>
                        </pic:spPr>
                      </pic:pic>
                    </a:graphicData>
                  </a:graphic>
                </wp:inline>
              </w:drawing>
            </w:r>
          </w:p>
        </w:tc>
      </w:tr>
      <w:tr w:rsidR="00C42092" w14:paraId="7069F4CC" w14:textId="77777777" w:rsidTr="00ED669B">
        <w:tc>
          <w:tcPr>
            <w:tcW w:w="4860" w:type="dxa"/>
          </w:tcPr>
          <w:p w14:paraId="25362363" w14:textId="7F0C0AE9" w:rsidR="00C42092" w:rsidRDefault="00C42092" w:rsidP="00C42092">
            <w:pPr>
              <w:pStyle w:val="Heading3"/>
              <w:outlineLvl w:val="2"/>
            </w:pPr>
            <w:bookmarkStart w:id="64" w:name="_Toc63844124"/>
            <w:r>
              <w:t xml:space="preserve">Do </w:t>
            </w:r>
            <w:r w:rsidR="00833975">
              <w:t xml:space="preserve">visible Bonds/Bonding </w:t>
            </w:r>
            <w:r w:rsidR="00CD1BBF">
              <w:t>and/or copper grounding</w:t>
            </w:r>
            <w:r>
              <w:t xml:space="preserve"> require notification?</w:t>
            </w:r>
            <w:bookmarkEnd w:id="64"/>
          </w:p>
          <w:p w14:paraId="28F85B31" w14:textId="77777777" w:rsidR="00C42092" w:rsidRDefault="00C42092" w:rsidP="00C42092">
            <w:pPr>
              <w:pStyle w:val="ListNumber"/>
            </w:pPr>
            <w:r>
              <w:t>Select the appropriate answer.</w:t>
            </w:r>
          </w:p>
          <w:p w14:paraId="5ACF328D" w14:textId="77777777" w:rsidR="00C42092" w:rsidRDefault="00C42092" w:rsidP="00D81B64">
            <w:pPr>
              <w:pStyle w:val="ListBullet2"/>
            </w:pPr>
            <w:r>
              <w:t xml:space="preserve">If yes, provide Notification Reasons. You must also </w:t>
            </w:r>
            <w:r w:rsidRPr="00AA137E">
              <w:rPr>
                <w:b/>
                <w:bCs/>
                <w:color w:val="FF0000"/>
              </w:rPr>
              <w:t>create a notification</w:t>
            </w:r>
            <w:r>
              <w:t>.</w:t>
            </w:r>
          </w:p>
          <w:p w14:paraId="59D33D90" w14:textId="77777777" w:rsidR="00C42092" w:rsidRDefault="00C42092" w:rsidP="00D81B64">
            <w:pPr>
              <w:pStyle w:val="ListBullet2"/>
            </w:pPr>
            <w:r>
              <w:t>If Duplicate, indicate the Notification Number.</w:t>
            </w:r>
          </w:p>
          <w:p w14:paraId="17ED9E33" w14:textId="0FDAFA89" w:rsidR="00C42092" w:rsidRDefault="00936A85" w:rsidP="00C42092">
            <w:pPr>
              <w:pStyle w:val="Heading4"/>
              <w:outlineLvl w:val="3"/>
            </w:pPr>
            <w:r>
              <w:t>Bonding</w:t>
            </w:r>
            <w:r w:rsidR="00C42092">
              <w:t xml:space="preserve"> Notification Reasons</w:t>
            </w:r>
          </w:p>
          <w:p w14:paraId="11DAB8B0" w14:textId="77777777" w:rsidR="00C42092" w:rsidRDefault="00C42092" w:rsidP="00C42092">
            <w:pPr>
              <w:pStyle w:val="ListNumber"/>
            </w:pPr>
            <w:r>
              <w:t xml:space="preserve">Select the appropriate </w:t>
            </w:r>
            <w:r w:rsidRPr="00AD0CF1">
              <w:rPr>
                <w:b/>
              </w:rPr>
              <w:t>reason(s</w:t>
            </w:r>
            <w:r>
              <w:t>) for the notification.</w:t>
            </w:r>
          </w:p>
          <w:p w14:paraId="0EEBE738" w14:textId="6D955942" w:rsidR="00C42092" w:rsidRDefault="00936A85" w:rsidP="00C42092">
            <w:pPr>
              <w:pStyle w:val="Heading4"/>
              <w:outlineLvl w:val="3"/>
            </w:pPr>
            <w:r>
              <w:t>Bonding</w:t>
            </w:r>
            <w:r w:rsidR="00C42092">
              <w:t xml:space="preserve"> Notification Number</w:t>
            </w:r>
          </w:p>
          <w:p w14:paraId="3270F4E1" w14:textId="0B121A6D" w:rsidR="00C42092" w:rsidRDefault="00C42092" w:rsidP="00936A85">
            <w:pPr>
              <w:pStyle w:val="ListNumber"/>
            </w:pPr>
            <w:r>
              <w:t xml:space="preserve">Enter the </w:t>
            </w:r>
            <w:r w:rsidRPr="00936A85">
              <w:rPr>
                <w:b/>
                <w:bCs/>
              </w:rPr>
              <w:t>Notification Number</w:t>
            </w:r>
            <w:r w:rsidRPr="00026068">
              <w:t>.</w:t>
            </w:r>
          </w:p>
        </w:tc>
        <w:tc>
          <w:tcPr>
            <w:tcW w:w="4500" w:type="dxa"/>
          </w:tcPr>
          <w:p w14:paraId="107DAFD4" w14:textId="7CD5308E" w:rsidR="00C42092" w:rsidRDefault="00C42092" w:rsidP="005A392F">
            <w:pPr>
              <w:pStyle w:val="Graphic"/>
              <w:rPr>
                <w:noProof/>
              </w:rPr>
            </w:pPr>
          </w:p>
          <w:p w14:paraId="19B4B4CB" w14:textId="43D03702" w:rsidR="00833975" w:rsidRPr="00833975" w:rsidRDefault="00833975" w:rsidP="00833975">
            <w:r>
              <w:rPr>
                <w:noProof/>
              </w:rPr>
              <w:drawing>
                <wp:inline distT="0" distB="0" distL="0" distR="0" wp14:anchorId="25DB21CB" wp14:editId="62AC28F5">
                  <wp:extent cx="2720340" cy="875665"/>
                  <wp:effectExtent l="0" t="0" r="3810" b="635"/>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2720340" cy="875665"/>
                          </a:xfrm>
                          <a:prstGeom prst="rect">
                            <a:avLst/>
                          </a:prstGeom>
                        </pic:spPr>
                      </pic:pic>
                    </a:graphicData>
                  </a:graphic>
                </wp:inline>
              </w:drawing>
            </w:r>
          </w:p>
          <w:p w14:paraId="7BF25842" w14:textId="77777777" w:rsidR="00833975" w:rsidRDefault="00833975" w:rsidP="00833975"/>
          <w:p w14:paraId="66F00064" w14:textId="69CA9350" w:rsidR="00833975" w:rsidRDefault="00936A85" w:rsidP="00833975">
            <w:r>
              <w:rPr>
                <w:noProof/>
              </w:rPr>
              <w:drawing>
                <wp:inline distT="0" distB="0" distL="0" distR="0" wp14:anchorId="1B825DAC" wp14:editId="72EABCB6">
                  <wp:extent cx="1912620" cy="618789"/>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1923125" cy="622188"/>
                          </a:xfrm>
                          <a:prstGeom prst="rect">
                            <a:avLst/>
                          </a:prstGeom>
                        </pic:spPr>
                      </pic:pic>
                    </a:graphicData>
                  </a:graphic>
                </wp:inline>
              </w:drawing>
            </w:r>
          </w:p>
          <w:p w14:paraId="42300336" w14:textId="77777777" w:rsidR="00833975" w:rsidRDefault="00833975" w:rsidP="00833975"/>
          <w:p w14:paraId="326F3C52" w14:textId="2BBF9D5E" w:rsidR="00833975" w:rsidRPr="00833975" w:rsidRDefault="00596B69" w:rsidP="00200A7E">
            <w:r>
              <w:rPr>
                <w:noProof/>
              </w:rPr>
              <w:drawing>
                <wp:inline distT="0" distB="0" distL="0" distR="0" wp14:anchorId="4292933C" wp14:editId="0C27368C">
                  <wp:extent cx="2720340" cy="358775"/>
                  <wp:effectExtent l="0" t="0" r="3810" b="3175"/>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2720340" cy="358775"/>
                          </a:xfrm>
                          <a:prstGeom prst="rect">
                            <a:avLst/>
                          </a:prstGeom>
                        </pic:spPr>
                      </pic:pic>
                    </a:graphicData>
                  </a:graphic>
                </wp:inline>
              </w:drawing>
            </w:r>
          </w:p>
        </w:tc>
      </w:tr>
      <w:tr w:rsidR="00ED669B" w14:paraId="28F03869" w14:textId="77777777" w:rsidTr="00ED669B">
        <w:tc>
          <w:tcPr>
            <w:tcW w:w="4860" w:type="dxa"/>
          </w:tcPr>
          <w:p w14:paraId="3C5FDFB5" w14:textId="77777777" w:rsidR="00ED669B" w:rsidRDefault="00727D74" w:rsidP="00ED669B">
            <w:pPr>
              <w:pStyle w:val="Heading3"/>
              <w:outlineLvl w:val="2"/>
            </w:pPr>
            <w:bookmarkStart w:id="65" w:name="_Toc63844125"/>
            <w:r>
              <w:lastRenderedPageBreak/>
              <w:t>Do Jumpers require notification?</w:t>
            </w:r>
            <w:bookmarkEnd w:id="65"/>
          </w:p>
          <w:p w14:paraId="0F4FB446" w14:textId="77777777" w:rsidR="00727D74" w:rsidRDefault="00727D74" w:rsidP="00293A0B">
            <w:pPr>
              <w:pStyle w:val="ListNumber"/>
            </w:pPr>
            <w:r>
              <w:t>Select the appropriate answer.</w:t>
            </w:r>
          </w:p>
          <w:p w14:paraId="7FC39C9F" w14:textId="49DA3771" w:rsidR="00727D74" w:rsidRDefault="00727D74" w:rsidP="00D81B64">
            <w:pPr>
              <w:pStyle w:val="ListBullet2"/>
            </w:pPr>
            <w:r>
              <w:t xml:space="preserve">If yes, provide Notification Reasons. You must also </w:t>
            </w:r>
            <w:r w:rsidRPr="00ED669B">
              <w:rPr>
                <w:color w:val="FF0000"/>
              </w:rPr>
              <w:t>create a notification</w:t>
            </w:r>
            <w:r>
              <w:t>.</w:t>
            </w:r>
          </w:p>
          <w:p w14:paraId="538DD712" w14:textId="5F9E3343" w:rsidR="008D6D95" w:rsidRDefault="008D6D95" w:rsidP="00D81B64">
            <w:pPr>
              <w:pStyle w:val="ListBullet2"/>
            </w:pPr>
            <w:r>
              <w:t>If Duplicate, indicate the Notification Number.</w:t>
            </w:r>
          </w:p>
          <w:p w14:paraId="0E5C6CA3" w14:textId="3DC82C54" w:rsidR="00727D74" w:rsidRDefault="00727D74" w:rsidP="00727D74">
            <w:pPr>
              <w:pStyle w:val="Heading4"/>
              <w:outlineLvl w:val="3"/>
            </w:pPr>
            <w:r>
              <w:t>Jumpers Notification Reasons</w:t>
            </w:r>
          </w:p>
          <w:p w14:paraId="286F49EE" w14:textId="77777777" w:rsidR="00727D74" w:rsidRDefault="00727D74" w:rsidP="00293A0B">
            <w:pPr>
              <w:pStyle w:val="ListNumber"/>
            </w:pPr>
            <w:r>
              <w:t xml:space="preserve">Select the appropriate </w:t>
            </w:r>
            <w:r w:rsidRPr="00AD0CF1">
              <w:rPr>
                <w:b/>
              </w:rPr>
              <w:t>reason(s</w:t>
            </w:r>
            <w:r>
              <w:t>) for the notification.</w:t>
            </w:r>
          </w:p>
          <w:p w14:paraId="6AF60AA9" w14:textId="700D28A9" w:rsidR="00491D9A" w:rsidRDefault="00491D9A" w:rsidP="00491D9A">
            <w:pPr>
              <w:pStyle w:val="Heading4"/>
              <w:outlineLvl w:val="3"/>
            </w:pPr>
            <w:r>
              <w:t>Jumpers Notification Number</w:t>
            </w:r>
          </w:p>
          <w:p w14:paraId="17839B19" w14:textId="7C03EC74" w:rsidR="00491D9A" w:rsidRPr="00727D74" w:rsidRDefault="00491D9A" w:rsidP="00293A0B">
            <w:pPr>
              <w:pStyle w:val="ListNumber"/>
            </w:pPr>
            <w:r>
              <w:t xml:space="preserve">Enter the </w:t>
            </w:r>
            <w:r w:rsidRPr="00293A0B">
              <w:rPr>
                <w:b/>
                <w:bCs/>
              </w:rPr>
              <w:t>Notification Number</w:t>
            </w:r>
            <w:r w:rsidRPr="00026068">
              <w:t>.</w:t>
            </w:r>
          </w:p>
        </w:tc>
        <w:tc>
          <w:tcPr>
            <w:tcW w:w="4500" w:type="dxa"/>
          </w:tcPr>
          <w:p w14:paraId="773BE933" w14:textId="4F7E996A" w:rsidR="00ED669B" w:rsidRDefault="00491D9A" w:rsidP="005A392F">
            <w:pPr>
              <w:pStyle w:val="Graphic"/>
              <w:rPr>
                <w:noProof/>
              </w:rPr>
            </w:pPr>
            <w:r>
              <w:rPr>
                <w:noProof/>
              </w:rPr>
              <w:drawing>
                <wp:inline distT="0" distB="0" distL="0" distR="0" wp14:anchorId="30AB8242" wp14:editId="3EB0FA4A">
                  <wp:extent cx="2720340" cy="785495"/>
                  <wp:effectExtent l="0" t="0" r="381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2720340" cy="785495"/>
                          </a:xfrm>
                          <a:prstGeom prst="rect">
                            <a:avLst/>
                          </a:prstGeom>
                        </pic:spPr>
                      </pic:pic>
                    </a:graphicData>
                  </a:graphic>
                </wp:inline>
              </w:drawing>
            </w:r>
          </w:p>
          <w:p w14:paraId="46D045CF" w14:textId="7D662C6F" w:rsidR="00491D9A" w:rsidRPr="00491D9A" w:rsidRDefault="00491D9A" w:rsidP="00491D9A">
            <w:r>
              <w:rPr>
                <w:noProof/>
              </w:rPr>
              <w:drawing>
                <wp:inline distT="0" distB="0" distL="0" distR="0" wp14:anchorId="53C38BA5" wp14:editId="3BA9AE54">
                  <wp:extent cx="1805940" cy="894539"/>
                  <wp:effectExtent l="0" t="0" r="3810" b="127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1813902" cy="898483"/>
                          </a:xfrm>
                          <a:prstGeom prst="rect">
                            <a:avLst/>
                          </a:prstGeom>
                        </pic:spPr>
                      </pic:pic>
                    </a:graphicData>
                  </a:graphic>
                </wp:inline>
              </w:drawing>
            </w:r>
          </w:p>
          <w:p w14:paraId="574B6EDE" w14:textId="77777777" w:rsidR="00491D9A" w:rsidRDefault="00491D9A" w:rsidP="00491D9A"/>
          <w:p w14:paraId="2EE1D68A" w14:textId="57B0C20A" w:rsidR="00CF38CE" w:rsidRPr="00491D9A" w:rsidRDefault="00CF38CE" w:rsidP="00491D9A">
            <w:r>
              <w:rPr>
                <w:noProof/>
              </w:rPr>
              <w:drawing>
                <wp:inline distT="0" distB="0" distL="0" distR="0" wp14:anchorId="3310E6E1" wp14:editId="2A761923">
                  <wp:extent cx="2720340" cy="356235"/>
                  <wp:effectExtent l="0" t="0" r="3810" b="571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2720340" cy="356235"/>
                          </a:xfrm>
                          <a:prstGeom prst="rect">
                            <a:avLst/>
                          </a:prstGeom>
                        </pic:spPr>
                      </pic:pic>
                    </a:graphicData>
                  </a:graphic>
                </wp:inline>
              </w:drawing>
            </w:r>
          </w:p>
        </w:tc>
      </w:tr>
    </w:tbl>
    <w:p w14:paraId="34890DBE" w14:textId="77777777" w:rsidR="009F433F" w:rsidRDefault="009F433F">
      <w:r>
        <w:rPr>
          <w:b/>
          <w:bCs/>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60"/>
        <w:gridCol w:w="4500"/>
      </w:tblGrid>
      <w:tr w:rsidR="00905F9B" w14:paraId="0AB935FA" w14:textId="77777777" w:rsidTr="00ED669B">
        <w:tc>
          <w:tcPr>
            <w:tcW w:w="4860" w:type="dxa"/>
          </w:tcPr>
          <w:p w14:paraId="43595CC5" w14:textId="2849DBFC" w:rsidR="00905F9B" w:rsidRDefault="00727D74" w:rsidP="00ED669B">
            <w:pPr>
              <w:pStyle w:val="Heading3"/>
              <w:outlineLvl w:val="2"/>
            </w:pPr>
            <w:bookmarkStart w:id="66" w:name="_Toc63844126"/>
            <w:r>
              <w:lastRenderedPageBreak/>
              <w:t>Do Dampers require notification?</w:t>
            </w:r>
            <w:bookmarkEnd w:id="66"/>
          </w:p>
          <w:p w14:paraId="3C7F659B" w14:textId="77777777" w:rsidR="00727D74" w:rsidRDefault="00727D74" w:rsidP="00293A0B">
            <w:pPr>
              <w:pStyle w:val="ListNumber"/>
            </w:pPr>
            <w:r>
              <w:t>Select the appropriate answer.</w:t>
            </w:r>
          </w:p>
          <w:p w14:paraId="7E69CF7C" w14:textId="369D3D1A" w:rsidR="00727D74" w:rsidRDefault="00727D74" w:rsidP="00D81B64">
            <w:pPr>
              <w:pStyle w:val="ListBullet2"/>
            </w:pPr>
            <w:r>
              <w:t xml:space="preserve">If yes, provide Notification Reasons. You must also </w:t>
            </w:r>
            <w:r w:rsidRPr="00ED669B">
              <w:rPr>
                <w:color w:val="FF0000"/>
              </w:rPr>
              <w:t>create a notification</w:t>
            </w:r>
            <w:r>
              <w:t>.</w:t>
            </w:r>
          </w:p>
          <w:p w14:paraId="493DE596" w14:textId="65B3F2B6" w:rsidR="008D6D95" w:rsidRDefault="008D6D95" w:rsidP="00D81B64">
            <w:pPr>
              <w:pStyle w:val="ListBullet2"/>
            </w:pPr>
            <w:r>
              <w:t>If Duplicate, indicate the Notification Number.</w:t>
            </w:r>
          </w:p>
          <w:p w14:paraId="3C49C2A1" w14:textId="3F093217" w:rsidR="00727D74" w:rsidRDefault="00727D74" w:rsidP="00727D74">
            <w:pPr>
              <w:pStyle w:val="Heading4"/>
              <w:outlineLvl w:val="3"/>
            </w:pPr>
            <w:r>
              <w:t>Dampers Notification Reasons</w:t>
            </w:r>
          </w:p>
          <w:p w14:paraId="582D2D8F" w14:textId="77777777" w:rsidR="00727D74" w:rsidRDefault="00727D74" w:rsidP="00293A0B">
            <w:pPr>
              <w:pStyle w:val="ListNumber"/>
            </w:pPr>
            <w:r>
              <w:t xml:space="preserve">Select the appropriate </w:t>
            </w:r>
            <w:r w:rsidRPr="00AD0CF1">
              <w:rPr>
                <w:b/>
              </w:rPr>
              <w:t>reason(s</w:t>
            </w:r>
            <w:r>
              <w:t>) for the notification.</w:t>
            </w:r>
          </w:p>
          <w:p w14:paraId="24D06F01" w14:textId="331D59B5" w:rsidR="00CF38CE" w:rsidRDefault="00C6031A" w:rsidP="00CF38CE">
            <w:pPr>
              <w:pStyle w:val="Heading4"/>
              <w:outlineLvl w:val="3"/>
            </w:pPr>
            <w:r>
              <w:t>Dam</w:t>
            </w:r>
            <w:r w:rsidR="00CF38CE">
              <w:t>pers Notification Number</w:t>
            </w:r>
          </w:p>
          <w:p w14:paraId="3C72E52F" w14:textId="6B3F46D6" w:rsidR="00CF38CE" w:rsidRPr="00727D74" w:rsidRDefault="00CF38CE" w:rsidP="00293A0B">
            <w:pPr>
              <w:pStyle w:val="ListNumber"/>
            </w:pPr>
            <w:r>
              <w:t xml:space="preserve">Enter the </w:t>
            </w:r>
            <w:r w:rsidRPr="00293A0B">
              <w:rPr>
                <w:b/>
                <w:bCs/>
              </w:rPr>
              <w:t>Notification Number</w:t>
            </w:r>
            <w:r w:rsidRPr="00026068">
              <w:t>.</w:t>
            </w:r>
          </w:p>
        </w:tc>
        <w:tc>
          <w:tcPr>
            <w:tcW w:w="4500" w:type="dxa"/>
          </w:tcPr>
          <w:p w14:paraId="2A09763E" w14:textId="592536E8" w:rsidR="00905F9B" w:rsidRDefault="00152236" w:rsidP="005A392F">
            <w:pPr>
              <w:pStyle w:val="Graphic"/>
              <w:rPr>
                <w:noProof/>
              </w:rPr>
            </w:pPr>
            <w:r>
              <w:rPr>
                <w:noProof/>
              </w:rPr>
              <w:drawing>
                <wp:inline distT="0" distB="0" distL="0" distR="0" wp14:anchorId="42B2B757" wp14:editId="5D305C6C">
                  <wp:extent cx="2720340" cy="802005"/>
                  <wp:effectExtent l="0" t="0" r="381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2720340" cy="802005"/>
                          </a:xfrm>
                          <a:prstGeom prst="rect">
                            <a:avLst/>
                          </a:prstGeom>
                        </pic:spPr>
                      </pic:pic>
                    </a:graphicData>
                  </a:graphic>
                </wp:inline>
              </w:drawing>
            </w:r>
          </w:p>
          <w:p w14:paraId="03B84BA2" w14:textId="689CAE25" w:rsidR="00152236" w:rsidRDefault="00152236" w:rsidP="00152236"/>
          <w:p w14:paraId="5DD1B7C0" w14:textId="3529AC7A" w:rsidR="00C6031A" w:rsidRPr="00152236" w:rsidRDefault="00C6031A" w:rsidP="00152236">
            <w:r>
              <w:rPr>
                <w:noProof/>
              </w:rPr>
              <w:drawing>
                <wp:inline distT="0" distB="0" distL="0" distR="0" wp14:anchorId="1ACAA235" wp14:editId="1F7D6CB8">
                  <wp:extent cx="1836420" cy="928927"/>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1853394" cy="937513"/>
                          </a:xfrm>
                          <a:prstGeom prst="rect">
                            <a:avLst/>
                          </a:prstGeom>
                        </pic:spPr>
                      </pic:pic>
                    </a:graphicData>
                  </a:graphic>
                </wp:inline>
              </w:drawing>
            </w:r>
          </w:p>
          <w:p w14:paraId="42476D7E" w14:textId="77777777" w:rsidR="009F433F" w:rsidRDefault="009F433F" w:rsidP="009F433F"/>
          <w:p w14:paraId="1ECF1DDC" w14:textId="7420EE10" w:rsidR="00C6031A" w:rsidRPr="009F433F" w:rsidRDefault="00C6031A" w:rsidP="009F433F">
            <w:r>
              <w:rPr>
                <w:noProof/>
              </w:rPr>
              <w:drawing>
                <wp:inline distT="0" distB="0" distL="0" distR="0" wp14:anchorId="2E59C025" wp14:editId="442D074F">
                  <wp:extent cx="2720340" cy="361950"/>
                  <wp:effectExtent l="0" t="0" r="381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2720340" cy="361950"/>
                          </a:xfrm>
                          <a:prstGeom prst="rect">
                            <a:avLst/>
                          </a:prstGeom>
                        </pic:spPr>
                      </pic:pic>
                    </a:graphicData>
                  </a:graphic>
                </wp:inline>
              </w:drawing>
            </w:r>
          </w:p>
        </w:tc>
      </w:tr>
      <w:tr w:rsidR="00905F9B" w14:paraId="1D90B067" w14:textId="77777777" w:rsidTr="00ED669B">
        <w:tc>
          <w:tcPr>
            <w:tcW w:w="4860" w:type="dxa"/>
          </w:tcPr>
          <w:p w14:paraId="5ED371EC" w14:textId="70C65534" w:rsidR="00905F9B" w:rsidRDefault="00727D74" w:rsidP="00ED669B">
            <w:pPr>
              <w:pStyle w:val="Heading3"/>
              <w:outlineLvl w:val="2"/>
            </w:pPr>
            <w:bookmarkStart w:id="67" w:name="_Toc63844127"/>
            <w:r>
              <w:t>Does Line Hardware require notification?</w:t>
            </w:r>
            <w:bookmarkEnd w:id="67"/>
          </w:p>
          <w:p w14:paraId="03BFB05E" w14:textId="77777777" w:rsidR="00727D74" w:rsidRDefault="00727D74" w:rsidP="00293A0B">
            <w:pPr>
              <w:pStyle w:val="ListNumber"/>
            </w:pPr>
            <w:r>
              <w:t>Select the appropriate answer.</w:t>
            </w:r>
          </w:p>
          <w:p w14:paraId="6BDDBF04" w14:textId="7C47A78A" w:rsidR="00727D74" w:rsidRDefault="00727D74" w:rsidP="00D81B64">
            <w:pPr>
              <w:pStyle w:val="ListBullet2"/>
            </w:pPr>
            <w:r>
              <w:t xml:space="preserve">If yes, provide Notification Reasons. You must also </w:t>
            </w:r>
            <w:r w:rsidRPr="00ED669B">
              <w:rPr>
                <w:color w:val="FF0000"/>
              </w:rPr>
              <w:t>create a notification</w:t>
            </w:r>
            <w:r>
              <w:t>.</w:t>
            </w:r>
          </w:p>
          <w:p w14:paraId="63F35F2D" w14:textId="40A23941" w:rsidR="008D6D95" w:rsidRDefault="008D6D95" w:rsidP="00D81B64">
            <w:pPr>
              <w:pStyle w:val="ListBullet2"/>
            </w:pPr>
            <w:r>
              <w:t>If Duplicate, indicate the Notification Number.</w:t>
            </w:r>
          </w:p>
          <w:p w14:paraId="34F5F77D" w14:textId="3C0DBFCD" w:rsidR="00727D74" w:rsidRDefault="00727D74" w:rsidP="00727D74">
            <w:pPr>
              <w:pStyle w:val="Heading4"/>
              <w:outlineLvl w:val="3"/>
            </w:pPr>
            <w:r>
              <w:t>Hardware Notification Reasons</w:t>
            </w:r>
          </w:p>
          <w:p w14:paraId="19E79F8B" w14:textId="77777777" w:rsidR="00727D74" w:rsidRDefault="00727D74" w:rsidP="00293A0B">
            <w:pPr>
              <w:pStyle w:val="ListNumber"/>
            </w:pPr>
            <w:r>
              <w:t xml:space="preserve">Select the appropriate </w:t>
            </w:r>
            <w:r w:rsidRPr="00AD0CF1">
              <w:rPr>
                <w:b/>
              </w:rPr>
              <w:t>reason(s</w:t>
            </w:r>
            <w:r>
              <w:t>) for the notification.</w:t>
            </w:r>
          </w:p>
          <w:p w14:paraId="58F275D6" w14:textId="72AB9BAF" w:rsidR="00293A0B" w:rsidRDefault="00293A0B" w:rsidP="00293A0B">
            <w:pPr>
              <w:pStyle w:val="Heading4"/>
              <w:outlineLvl w:val="3"/>
            </w:pPr>
            <w:r>
              <w:t>Hardware Notification Number</w:t>
            </w:r>
          </w:p>
          <w:p w14:paraId="7A0F85FF" w14:textId="689F8754" w:rsidR="00293A0B" w:rsidRPr="00727D74" w:rsidRDefault="00293A0B" w:rsidP="00293A0B">
            <w:pPr>
              <w:pStyle w:val="ListNumber"/>
            </w:pPr>
            <w:r>
              <w:t xml:space="preserve">Enter the </w:t>
            </w:r>
            <w:r w:rsidRPr="00293A0B">
              <w:t>Notification Number</w:t>
            </w:r>
            <w:r w:rsidRPr="00026068">
              <w:t>.</w:t>
            </w:r>
          </w:p>
        </w:tc>
        <w:tc>
          <w:tcPr>
            <w:tcW w:w="4500" w:type="dxa"/>
          </w:tcPr>
          <w:p w14:paraId="7D87B4FF" w14:textId="062D40FB" w:rsidR="00905F9B" w:rsidRDefault="00154584" w:rsidP="005A392F">
            <w:pPr>
              <w:pStyle w:val="Graphic"/>
              <w:rPr>
                <w:noProof/>
              </w:rPr>
            </w:pPr>
            <w:r>
              <w:rPr>
                <w:noProof/>
              </w:rPr>
              <w:drawing>
                <wp:inline distT="0" distB="0" distL="0" distR="0" wp14:anchorId="11229A07" wp14:editId="777BC4E6">
                  <wp:extent cx="2720340" cy="780415"/>
                  <wp:effectExtent l="0" t="0" r="3810" b="63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2720340" cy="780415"/>
                          </a:xfrm>
                          <a:prstGeom prst="rect">
                            <a:avLst/>
                          </a:prstGeom>
                        </pic:spPr>
                      </pic:pic>
                    </a:graphicData>
                  </a:graphic>
                </wp:inline>
              </w:drawing>
            </w:r>
          </w:p>
          <w:p w14:paraId="7873A363" w14:textId="1A6CC352" w:rsidR="00154584" w:rsidRDefault="00154584" w:rsidP="00154584"/>
          <w:p w14:paraId="598DEF3D" w14:textId="7E4E0755" w:rsidR="00154584" w:rsidRDefault="00C960B9" w:rsidP="00154584">
            <w:r>
              <w:rPr>
                <w:noProof/>
              </w:rPr>
              <w:drawing>
                <wp:inline distT="0" distB="0" distL="0" distR="0" wp14:anchorId="61C338C3" wp14:editId="19657CD0">
                  <wp:extent cx="2720340" cy="1123950"/>
                  <wp:effectExtent l="0" t="0" r="381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2720340" cy="1123950"/>
                          </a:xfrm>
                          <a:prstGeom prst="rect">
                            <a:avLst/>
                          </a:prstGeom>
                        </pic:spPr>
                      </pic:pic>
                    </a:graphicData>
                  </a:graphic>
                </wp:inline>
              </w:drawing>
            </w:r>
          </w:p>
          <w:p w14:paraId="127C3BDF" w14:textId="69A51300" w:rsidR="00C960B9" w:rsidRDefault="00C960B9" w:rsidP="00154584"/>
          <w:p w14:paraId="7CD6C82E" w14:textId="29D91612" w:rsidR="00C960B9" w:rsidRDefault="00334BBE" w:rsidP="00154584">
            <w:r>
              <w:rPr>
                <w:noProof/>
              </w:rPr>
              <w:drawing>
                <wp:inline distT="0" distB="0" distL="0" distR="0" wp14:anchorId="08306E22" wp14:editId="44FDCDAA">
                  <wp:extent cx="2720340" cy="342265"/>
                  <wp:effectExtent l="0" t="0" r="3810" b="63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2720340" cy="342265"/>
                          </a:xfrm>
                          <a:prstGeom prst="rect">
                            <a:avLst/>
                          </a:prstGeom>
                        </pic:spPr>
                      </pic:pic>
                    </a:graphicData>
                  </a:graphic>
                </wp:inline>
              </w:drawing>
            </w:r>
          </w:p>
          <w:p w14:paraId="40948A76" w14:textId="2F8ABCA4" w:rsidR="00154584" w:rsidRPr="00154584" w:rsidRDefault="00154584" w:rsidP="00154584"/>
        </w:tc>
      </w:tr>
      <w:tr w:rsidR="00905F9B" w14:paraId="7408C775" w14:textId="77777777" w:rsidTr="00ED669B">
        <w:tc>
          <w:tcPr>
            <w:tcW w:w="4860" w:type="dxa"/>
          </w:tcPr>
          <w:p w14:paraId="7683E2BA" w14:textId="3C9DEFCF" w:rsidR="00905F9B" w:rsidRDefault="00727D74" w:rsidP="00ED669B">
            <w:pPr>
              <w:pStyle w:val="Heading3"/>
              <w:outlineLvl w:val="2"/>
            </w:pPr>
            <w:bookmarkStart w:id="68" w:name="_Toc63844128"/>
            <w:r>
              <w:lastRenderedPageBreak/>
              <w:t>Do Wires or Splices require notification?</w:t>
            </w:r>
            <w:bookmarkEnd w:id="68"/>
          </w:p>
          <w:p w14:paraId="6720B737" w14:textId="77777777" w:rsidR="00334BBE" w:rsidRDefault="00334BBE" w:rsidP="00334BBE">
            <w:pPr>
              <w:pStyle w:val="ListNumber"/>
            </w:pPr>
            <w:r>
              <w:t>Select the appropriate answer.</w:t>
            </w:r>
          </w:p>
          <w:p w14:paraId="6D21B4E9" w14:textId="77777777" w:rsidR="00334BBE" w:rsidRDefault="00334BBE" w:rsidP="00D81B64">
            <w:pPr>
              <w:pStyle w:val="ListBullet2"/>
            </w:pPr>
            <w:r>
              <w:t xml:space="preserve">If yes, provide Notification Reasons. You must also </w:t>
            </w:r>
            <w:r w:rsidRPr="00ED669B">
              <w:rPr>
                <w:color w:val="FF0000"/>
              </w:rPr>
              <w:t>create a notification</w:t>
            </w:r>
            <w:r>
              <w:t>.</w:t>
            </w:r>
          </w:p>
          <w:p w14:paraId="4126391E" w14:textId="77777777" w:rsidR="00334BBE" w:rsidRDefault="00334BBE" w:rsidP="00D81B64">
            <w:pPr>
              <w:pStyle w:val="ListBullet2"/>
            </w:pPr>
            <w:r>
              <w:t>If Duplicate, indicate the Notification Number.</w:t>
            </w:r>
          </w:p>
          <w:p w14:paraId="726A1215" w14:textId="0919DF92" w:rsidR="00334BBE" w:rsidRDefault="00F97526" w:rsidP="00334BBE">
            <w:pPr>
              <w:pStyle w:val="Heading4"/>
              <w:outlineLvl w:val="3"/>
            </w:pPr>
            <w:r>
              <w:t xml:space="preserve">Wires or </w:t>
            </w:r>
            <w:r w:rsidR="006C71D6">
              <w:t>Splices</w:t>
            </w:r>
            <w:r w:rsidR="00334BBE">
              <w:t xml:space="preserve"> Notification Reasons</w:t>
            </w:r>
          </w:p>
          <w:p w14:paraId="6A4495D4" w14:textId="77777777" w:rsidR="00334BBE" w:rsidRDefault="00334BBE" w:rsidP="00334BBE">
            <w:pPr>
              <w:pStyle w:val="ListNumber"/>
            </w:pPr>
            <w:r>
              <w:t xml:space="preserve">Select the appropriate </w:t>
            </w:r>
            <w:r w:rsidRPr="00AD0CF1">
              <w:rPr>
                <w:b/>
              </w:rPr>
              <w:t>reason(s</w:t>
            </w:r>
            <w:r>
              <w:t>) for the notification.</w:t>
            </w:r>
          </w:p>
          <w:p w14:paraId="6434DCED" w14:textId="0C5F9801" w:rsidR="00334BBE" w:rsidRDefault="00F97526" w:rsidP="00334BBE">
            <w:pPr>
              <w:pStyle w:val="Heading4"/>
              <w:outlineLvl w:val="3"/>
            </w:pPr>
            <w:r>
              <w:t xml:space="preserve">Wires or </w:t>
            </w:r>
            <w:r w:rsidR="006C71D6">
              <w:t>Splices</w:t>
            </w:r>
            <w:r w:rsidR="00334BBE">
              <w:t xml:space="preserve"> Notification Number</w:t>
            </w:r>
          </w:p>
          <w:p w14:paraId="1934C88C" w14:textId="5B0C540D" w:rsidR="00727D74" w:rsidRPr="00727D74" w:rsidRDefault="00334BBE" w:rsidP="00334BBE">
            <w:pPr>
              <w:pStyle w:val="ListBullet"/>
            </w:pPr>
            <w:r>
              <w:t xml:space="preserve">Enter the </w:t>
            </w:r>
            <w:r w:rsidRPr="00F97526">
              <w:rPr>
                <w:b/>
                <w:bCs/>
              </w:rPr>
              <w:t>Notification Number</w:t>
            </w:r>
            <w:r w:rsidRPr="00026068">
              <w:t>.</w:t>
            </w:r>
          </w:p>
        </w:tc>
        <w:tc>
          <w:tcPr>
            <w:tcW w:w="4500" w:type="dxa"/>
          </w:tcPr>
          <w:p w14:paraId="6782202A" w14:textId="34F828F3" w:rsidR="00905F9B" w:rsidRDefault="001B03F5" w:rsidP="005A392F">
            <w:pPr>
              <w:pStyle w:val="Graphic"/>
              <w:rPr>
                <w:noProof/>
              </w:rPr>
            </w:pPr>
            <w:r>
              <w:rPr>
                <w:noProof/>
              </w:rPr>
              <w:drawing>
                <wp:inline distT="0" distB="0" distL="0" distR="0" wp14:anchorId="2F47BBC9" wp14:editId="6DFBC8C3">
                  <wp:extent cx="2720340" cy="758190"/>
                  <wp:effectExtent l="0" t="0" r="3810" b="381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2720340" cy="758190"/>
                          </a:xfrm>
                          <a:prstGeom prst="rect">
                            <a:avLst/>
                          </a:prstGeom>
                        </pic:spPr>
                      </pic:pic>
                    </a:graphicData>
                  </a:graphic>
                </wp:inline>
              </w:drawing>
            </w:r>
          </w:p>
          <w:p w14:paraId="295CF3D7" w14:textId="54183B97" w:rsidR="001B03F5" w:rsidRDefault="001B03F5" w:rsidP="001B03F5"/>
          <w:p w14:paraId="40B2E533" w14:textId="5FA0A99D" w:rsidR="001161F2" w:rsidRDefault="001161F2" w:rsidP="001B03F5">
            <w:r>
              <w:rPr>
                <w:noProof/>
              </w:rPr>
              <w:drawing>
                <wp:inline distT="0" distB="0" distL="0" distR="0" wp14:anchorId="3197D443" wp14:editId="51BAD145">
                  <wp:extent cx="2148840" cy="1111037"/>
                  <wp:effectExtent l="0" t="0" r="381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2155840" cy="1114656"/>
                          </a:xfrm>
                          <a:prstGeom prst="rect">
                            <a:avLst/>
                          </a:prstGeom>
                        </pic:spPr>
                      </pic:pic>
                    </a:graphicData>
                  </a:graphic>
                </wp:inline>
              </w:drawing>
            </w:r>
          </w:p>
          <w:p w14:paraId="51E7B24E" w14:textId="09B197F8" w:rsidR="001161F2" w:rsidRDefault="001161F2" w:rsidP="001B03F5"/>
          <w:p w14:paraId="7D1FC920" w14:textId="7F4C8630" w:rsidR="001161F2" w:rsidRDefault="00F97526" w:rsidP="001B03F5">
            <w:r>
              <w:rPr>
                <w:noProof/>
              </w:rPr>
              <w:drawing>
                <wp:inline distT="0" distB="0" distL="0" distR="0" wp14:anchorId="35C4DD2C" wp14:editId="5C65A398">
                  <wp:extent cx="2720340" cy="356235"/>
                  <wp:effectExtent l="0" t="0" r="3810" b="571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2720340" cy="356235"/>
                          </a:xfrm>
                          <a:prstGeom prst="rect">
                            <a:avLst/>
                          </a:prstGeom>
                        </pic:spPr>
                      </pic:pic>
                    </a:graphicData>
                  </a:graphic>
                </wp:inline>
              </w:drawing>
            </w:r>
          </w:p>
          <w:p w14:paraId="18FE6F84" w14:textId="6B835B92" w:rsidR="001B03F5" w:rsidRPr="001B03F5" w:rsidRDefault="001B03F5" w:rsidP="001B03F5"/>
        </w:tc>
      </w:tr>
      <w:tr w:rsidR="00F97526" w14:paraId="4D3ACB37" w14:textId="77777777" w:rsidTr="00ED669B">
        <w:tc>
          <w:tcPr>
            <w:tcW w:w="4860" w:type="dxa"/>
          </w:tcPr>
          <w:p w14:paraId="2AFAFD3A" w14:textId="4A5E91A3" w:rsidR="00F97526" w:rsidRDefault="00F97526" w:rsidP="00F97526">
            <w:pPr>
              <w:pStyle w:val="Heading3"/>
              <w:outlineLvl w:val="2"/>
            </w:pPr>
            <w:bookmarkStart w:id="69" w:name="_Toc63844129"/>
            <w:r>
              <w:t>Do</w:t>
            </w:r>
            <w:r w:rsidR="00505664">
              <w:t>es</w:t>
            </w:r>
            <w:r>
              <w:t xml:space="preserve"> </w:t>
            </w:r>
            <w:r w:rsidR="002F08F9">
              <w:t>3</w:t>
            </w:r>
            <w:r w:rsidR="002F08F9" w:rsidRPr="002F08F9">
              <w:rPr>
                <w:vertAlign w:val="superscript"/>
              </w:rPr>
              <w:t>rd</w:t>
            </w:r>
            <w:r w:rsidR="002F08F9">
              <w:t xml:space="preserve"> Party Cable</w:t>
            </w:r>
            <w:r>
              <w:t xml:space="preserve"> require notification?</w:t>
            </w:r>
            <w:bookmarkEnd w:id="69"/>
          </w:p>
          <w:p w14:paraId="79D15B7B" w14:textId="77777777" w:rsidR="00F97526" w:rsidRDefault="00F97526" w:rsidP="00F97526">
            <w:pPr>
              <w:pStyle w:val="ListNumber"/>
            </w:pPr>
            <w:r>
              <w:t>Select the appropriate answer.</w:t>
            </w:r>
          </w:p>
          <w:p w14:paraId="7490A1E3" w14:textId="08764F54" w:rsidR="008657BB" w:rsidRDefault="00F97526" w:rsidP="00D81B64">
            <w:pPr>
              <w:pStyle w:val="ListBullet2"/>
            </w:pPr>
            <w:r>
              <w:t xml:space="preserve">If yes, provide Notification Reasons. You must also </w:t>
            </w:r>
            <w:r w:rsidRPr="00ED669B">
              <w:rPr>
                <w:color w:val="FF0000"/>
              </w:rPr>
              <w:t>create a notification</w:t>
            </w:r>
            <w:r>
              <w:t>.</w:t>
            </w:r>
          </w:p>
          <w:p w14:paraId="3807BB76" w14:textId="77777777" w:rsidR="00F97526" w:rsidRDefault="00F97526" w:rsidP="00D81B64">
            <w:pPr>
              <w:pStyle w:val="ListBullet2"/>
            </w:pPr>
            <w:r>
              <w:t>If Duplicate, indicate the Notification Number.</w:t>
            </w:r>
          </w:p>
          <w:p w14:paraId="1BAF6520" w14:textId="3AF73BF2" w:rsidR="00F97526" w:rsidRDefault="002F08F9" w:rsidP="00F97526">
            <w:pPr>
              <w:pStyle w:val="Heading4"/>
              <w:outlineLvl w:val="3"/>
            </w:pPr>
            <w:r>
              <w:t>3</w:t>
            </w:r>
            <w:r w:rsidRPr="002F08F9">
              <w:rPr>
                <w:vertAlign w:val="superscript"/>
              </w:rPr>
              <w:t>rd</w:t>
            </w:r>
            <w:r>
              <w:t xml:space="preserve"> Party Cable</w:t>
            </w:r>
            <w:r w:rsidR="00F97526">
              <w:t xml:space="preserve"> Notification Reasons</w:t>
            </w:r>
          </w:p>
          <w:p w14:paraId="32C74C80" w14:textId="77777777" w:rsidR="00F97526" w:rsidRDefault="00F97526" w:rsidP="00F97526">
            <w:pPr>
              <w:pStyle w:val="ListNumber"/>
            </w:pPr>
            <w:r>
              <w:t xml:space="preserve">Select the appropriate </w:t>
            </w:r>
            <w:r w:rsidRPr="00AD0CF1">
              <w:rPr>
                <w:b/>
              </w:rPr>
              <w:t>reason(s</w:t>
            </w:r>
            <w:r>
              <w:t>) for the notification.</w:t>
            </w:r>
          </w:p>
          <w:p w14:paraId="22CE961B" w14:textId="7B88F6BD" w:rsidR="00F97526" w:rsidRDefault="002F08F9" w:rsidP="00F97526">
            <w:pPr>
              <w:pStyle w:val="Heading4"/>
              <w:outlineLvl w:val="3"/>
            </w:pPr>
            <w:r>
              <w:t>3</w:t>
            </w:r>
            <w:r w:rsidRPr="002F08F9">
              <w:rPr>
                <w:vertAlign w:val="superscript"/>
              </w:rPr>
              <w:t>rd</w:t>
            </w:r>
            <w:r>
              <w:t xml:space="preserve"> Party Cable </w:t>
            </w:r>
            <w:r w:rsidR="00F97526">
              <w:t>Notification Number</w:t>
            </w:r>
          </w:p>
          <w:p w14:paraId="38F6FBE4" w14:textId="6A6147D9" w:rsidR="00F97526" w:rsidRDefault="00F97526" w:rsidP="002F08F9">
            <w:pPr>
              <w:pStyle w:val="ListNumber"/>
            </w:pPr>
            <w:r>
              <w:t xml:space="preserve">Enter the </w:t>
            </w:r>
            <w:r w:rsidRPr="002F08F9">
              <w:rPr>
                <w:b/>
                <w:bCs/>
              </w:rPr>
              <w:t>Notification Number</w:t>
            </w:r>
            <w:r w:rsidRPr="00026068">
              <w:t>.</w:t>
            </w:r>
          </w:p>
        </w:tc>
        <w:tc>
          <w:tcPr>
            <w:tcW w:w="4500" w:type="dxa"/>
          </w:tcPr>
          <w:p w14:paraId="2EF78D2F" w14:textId="3A2221DA" w:rsidR="00F97526" w:rsidRDefault="00897857" w:rsidP="005A392F">
            <w:pPr>
              <w:pStyle w:val="Graphic"/>
              <w:rPr>
                <w:noProof/>
              </w:rPr>
            </w:pPr>
            <w:r>
              <w:rPr>
                <w:noProof/>
              </w:rPr>
              <w:drawing>
                <wp:inline distT="0" distB="0" distL="0" distR="0" wp14:anchorId="4A7977C5" wp14:editId="30F496A9">
                  <wp:extent cx="2720340" cy="1402080"/>
                  <wp:effectExtent l="0" t="0" r="3810" b="762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2720340" cy="1402080"/>
                          </a:xfrm>
                          <a:prstGeom prst="rect">
                            <a:avLst/>
                          </a:prstGeom>
                        </pic:spPr>
                      </pic:pic>
                    </a:graphicData>
                  </a:graphic>
                </wp:inline>
              </w:drawing>
            </w:r>
          </w:p>
          <w:p w14:paraId="48542249" w14:textId="77777777" w:rsidR="00897857" w:rsidRDefault="00897857" w:rsidP="00897857"/>
          <w:p w14:paraId="3091A3B7" w14:textId="07008C54" w:rsidR="00897857" w:rsidRDefault="002F08F9" w:rsidP="00897857">
            <w:r>
              <w:rPr>
                <w:noProof/>
              </w:rPr>
              <w:drawing>
                <wp:inline distT="0" distB="0" distL="0" distR="0" wp14:anchorId="3B1431E8" wp14:editId="10CB5E63">
                  <wp:extent cx="2720340" cy="1835785"/>
                  <wp:effectExtent l="0" t="0" r="381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2720340" cy="1835785"/>
                          </a:xfrm>
                          <a:prstGeom prst="rect">
                            <a:avLst/>
                          </a:prstGeom>
                        </pic:spPr>
                      </pic:pic>
                    </a:graphicData>
                  </a:graphic>
                </wp:inline>
              </w:drawing>
            </w:r>
          </w:p>
          <w:p w14:paraId="5F66FBA4" w14:textId="78AA181A" w:rsidR="002F08F9" w:rsidRDefault="002F08F9" w:rsidP="00897857"/>
          <w:p w14:paraId="2874C30E" w14:textId="1FD2DD58" w:rsidR="002F08F9" w:rsidRDefault="00837239" w:rsidP="00897857">
            <w:r>
              <w:rPr>
                <w:noProof/>
              </w:rPr>
              <w:drawing>
                <wp:inline distT="0" distB="0" distL="0" distR="0" wp14:anchorId="6AA67FF9" wp14:editId="108863B4">
                  <wp:extent cx="2720340" cy="408940"/>
                  <wp:effectExtent l="0" t="0" r="381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2720340" cy="408940"/>
                          </a:xfrm>
                          <a:prstGeom prst="rect">
                            <a:avLst/>
                          </a:prstGeom>
                        </pic:spPr>
                      </pic:pic>
                    </a:graphicData>
                  </a:graphic>
                </wp:inline>
              </w:drawing>
            </w:r>
          </w:p>
          <w:p w14:paraId="762A3B88" w14:textId="6E78EFBA" w:rsidR="00897857" w:rsidRPr="00897857" w:rsidRDefault="00897857" w:rsidP="00897857"/>
        </w:tc>
      </w:tr>
      <w:tr w:rsidR="00CD3446" w14:paraId="4199F7F4" w14:textId="77777777" w:rsidTr="00ED669B">
        <w:tc>
          <w:tcPr>
            <w:tcW w:w="4860" w:type="dxa"/>
          </w:tcPr>
          <w:p w14:paraId="1C7997ED" w14:textId="7FC61784" w:rsidR="00CD3446" w:rsidRDefault="00727D74" w:rsidP="00ED669B">
            <w:pPr>
              <w:pStyle w:val="Heading3"/>
              <w:outlineLvl w:val="2"/>
            </w:pPr>
            <w:bookmarkStart w:id="70" w:name="_Toc63844130"/>
            <w:r>
              <w:lastRenderedPageBreak/>
              <w:t>Does Suspension Insulator Plum require notification?</w:t>
            </w:r>
            <w:bookmarkEnd w:id="70"/>
          </w:p>
          <w:p w14:paraId="4F69A844" w14:textId="77777777" w:rsidR="006C71D6" w:rsidRDefault="006C71D6" w:rsidP="006C71D6">
            <w:pPr>
              <w:pStyle w:val="ListNumber"/>
            </w:pPr>
            <w:r>
              <w:t>Select the appropriate answer.</w:t>
            </w:r>
          </w:p>
          <w:p w14:paraId="23690D73" w14:textId="77777777" w:rsidR="006C71D6" w:rsidRDefault="006C71D6" w:rsidP="00D81B64">
            <w:pPr>
              <w:pStyle w:val="ListBullet2"/>
            </w:pPr>
            <w:r>
              <w:t xml:space="preserve">If yes, provide Notification Reasons. You must also </w:t>
            </w:r>
            <w:r w:rsidRPr="00ED669B">
              <w:rPr>
                <w:color w:val="FF0000"/>
              </w:rPr>
              <w:t>create a notification</w:t>
            </w:r>
            <w:r>
              <w:t>.</w:t>
            </w:r>
          </w:p>
          <w:p w14:paraId="1035B8F7" w14:textId="77777777" w:rsidR="006C71D6" w:rsidRDefault="006C71D6" w:rsidP="00D81B64">
            <w:pPr>
              <w:pStyle w:val="ListBullet2"/>
            </w:pPr>
            <w:r>
              <w:t>If Duplicate, indicate the Notification Number.</w:t>
            </w:r>
          </w:p>
          <w:p w14:paraId="78059A71" w14:textId="5A99FAE1" w:rsidR="006C71D6" w:rsidRDefault="006C71D6" w:rsidP="006C71D6">
            <w:pPr>
              <w:pStyle w:val="Heading4"/>
              <w:outlineLvl w:val="3"/>
            </w:pPr>
            <w:r>
              <w:t>Suspension Insulator Plum Notification Reasons</w:t>
            </w:r>
          </w:p>
          <w:p w14:paraId="0A02E288" w14:textId="77777777" w:rsidR="006C71D6" w:rsidRDefault="006C71D6" w:rsidP="006C71D6">
            <w:pPr>
              <w:pStyle w:val="ListNumber"/>
            </w:pPr>
            <w:r>
              <w:t xml:space="preserve">Select the appropriate </w:t>
            </w:r>
            <w:r w:rsidRPr="00AD0CF1">
              <w:rPr>
                <w:b/>
              </w:rPr>
              <w:t>reason(s</w:t>
            </w:r>
            <w:r>
              <w:t>) for the notification.</w:t>
            </w:r>
          </w:p>
          <w:p w14:paraId="2BB92A17" w14:textId="655DDEC3" w:rsidR="006C71D6" w:rsidRDefault="005B1EAA" w:rsidP="006C71D6">
            <w:pPr>
              <w:pStyle w:val="Heading4"/>
              <w:outlineLvl w:val="3"/>
            </w:pPr>
            <w:r>
              <w:t>Suspension Insulator Plum</w:t>
            </w:r>
            <w:r w:rsidR="006C71D6">
              <w:t xml:space="preserve"> Notification Number</w:t>
            </w:r>
          </w:p>
          <w:p w14:paraId="7D80D803" w14:textId="79906E0C" w:rsidR="00727D74" w:rsidRPr="00727D74" w:rsidRDefault="006C71D6" w:rsidP="005B1EAA">
            <w:pPr>
              <w:pStyle w:val="ListNumber"/>
            </w:pPr>
            <w:r>
              <w:t xml:space="preserve">Enter the </w:t>
            </w:r>
            <w:r w:rsidRPr="005B1EAA">
              <w:rPr>
                <w:b/>
                <w:bCs/>
              </w:rPr>
              <w:t>Notification Number.</w:t>
            </w:r>
          </w:p>
        </w:tc>
        <w:tc>
          <w:tcPr>
            <w:tcW w:w="4500" w:type="dxa"/>
          </w:tcPr>
          <w:p w14:paraId="5448FEEA" w14:textId="4469AFD8" w:rsidR="00AE46F2" w:rsidRDefault="00AE46F2" w:rsidP="00AE46F2">
            <w:r>
              <w:rPr>
                <w:noProof/>
              </w:rPr>
              <w:drawing>
                <wp:inline distT="0" distB="0" distL="0" distR="0" wp14:anchorId="54E99C03" wp14:editId="33A7B8CF">
                  <wp:extent cx="2720340" cy="769620"/>
                  <wp:effectExtent l="0" t="0" r="381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720340" cy="769620"/>
                          </a:xfrm>
                          <a:prstGeom prst="rect">
                            <a:avLst/>
                          </a:prstGeom>
                          <a:noFill/>
                          <a:ln>
                            <a:noFill/>
                          </a:ln>
                        </pic:spPr>
                      </pic:pic>
                    </a:graphicData>
                  </a:graphic>
                </wp:inline>
              </w:drawing>
            </w:r>
          </w:p>
          <w:p w14:paraId="3F57AA1D" w14:textId="77777777" w:rsidR="00AE46F2" w:rsidRDefault="00AE46F2" w:rsidP="00AE46F2"/>
          <w:p w14:paraId="353BD0DE" w14:textId="4B54B471" w:rsidR="00AE46F2" w:rsidRDefault="005B1EAA" w:rsidP="00AE46F2">
            <w:r>
              <w:rPr>
                <w:noProof/>
              </w:rPr>
              <w:drawing>
                <wp:inline distT="0" distB="0" distL="0" distR="0" wp14:anchorId="0B9B2600" wp14:editId="5A0D8466">
                  <wp:extent cx="2720340" cy="749300"/>
                  <wp:effectExtent l="0" t="0" r="381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2720340" cy="749300"/>
                          </a:xfrm>
                          <a:prstGeom prst="rect">
                            <a:avLst/>
                          </a:prstGeom>
                        </pic:spPr>
                      </pic:pic>
                    </a:graphicData>
                  </a:graphic>
                </wp:inline>
              </w:drawing>
            </w:r>
          </w:p>
          <w:p w14:paraId="3D9A659A" w14:textId="77777777" w:rsidR="00AE46F2" w:rsidRDefault="00AE46F2" w:rsidP="00AE46F2"/>
          <w:p w14:paraId="3E6DD65F" w14:textId="14400B61" w:rsidR="00AE46F2" w:rsidRDefault="00F96497" w:rsidP="00AE46F2">
            <w:r>
              <w:rPr>
                <w:noProof/>
              </w:rPr>
              <w:drawing>
                <wp:inline distT="0" distB="0" distL="0" distR="0" wp14:anchorId="7801356B" wp14:editId="616B3804">
                  <wp:extent cx="2720340" cy="400050"/>
                  <wp:effectExtent l="0" t="0" r="381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2720340" cy="400050"/>
                          </a:xfrm>
                          <a:prstGeom prst="rect">
                            <a:avLst/>
                          </a:prstGeom>
                        </pic:spPr>
                      </pic:pic>
                    </a:graphicData>
                  </a:graphic>
                </wp:inline>
              </w:drawing>
            </w:r>
          </w:p>
          <w:p w14:paraId="52EBF81B" w14:textId="49F10587" w:rsidR="00AE46F2" w:rsidRPr="00AE46F2" w:rsidRDefault="00AE46F2" w:rsidP="00AE46F2"/>
        </w:tc>
      </w:tr>
      <w:tr w:rsidR="00CD3446" w14:paraId="3DA9D2CC" w14:textId="77777777" w:rsidTr="00ED669B">
        <w:tc>
          <w:tcPr>
            <w:tcW w:w="4860" w:type="dxa"/>
          </w:tcPr>
          <w:p w14:paraId="3BBCFC70" w14:textId="5C2D25FC" w:rsidR="00CD3446" w:rsidRDefault="00727D74" w:rsidP="00ED669B">
            <w:pPr>
              <w:pStyle w:val="Heading3"/>
              <w:outlineLvl w:val="2"/>
            </w:pPr>
            <w:bookmarkStart w:id="71" w:name="_Toc63844131"/>
            <w:r>
              <w:t>Does Pilot Wire/Open Wire require notification?</w:t>
            </w:r>
            <w:bookmarkEnd w:id="71"/>
          </w:p>
          <w:p w14:paraId="4B171175" w14:textId="77777777" w:rsidR="00727D74" w:rsidRDefault="00727D74" w:rsidP="00B166D2">
            <w:pPr>
              <w:pStyle w:val="ListNumber"/>
            </w:pPr>
            <w:r>
              <w:t>Select the appropriate answer.</w:t>
            </w:r>
          </w:p>
          <w:p w14:paraId="4F059855" w14:textId="1DB6BC83" w:rsidR="00727D74" w:rsidRDefault="00727D74" w:rsidP="00D81B64">
            <w:pPr>
              <w:pStyle w:val="ListBullet2"/>
            </w:pPr>
            <w:r>
              <w:t xml:space="preserve">If yes, provide Notification Reasons. You must also </w:t>
            </w:r>
            <w:r w:rsidRPr="00ED669B">
              <w:rPr>
                <w:color w:val="FF0000"/>
              </w:rPr>
              <w:t>create a notification</w:t>
            </w:r>
            <w:r>
              <w:t>.</w:t>
            </w:r>
          </w:p>
          <w:p w14:paraId="331A9819" w14:textId="77777777" w:rsidR="00B166D2" w:rsidRDefault="008D6D95" w:rsidP="00D81B64">
            <w:pPr>
              <w:pStyle w:val="ListBullet2"/>
            </w:pPr>
            <w:r>
              <w:t>If Duplicate, indicate the Notification Number.</w:t>
            </w:r>
          </w:p>
          <w:p w14:paraId="24B1E520" w14:textId="344AC2A9" w:rsidR="00727D74" w:rsidRDefault="008343BF" w:rsidP="00B166D2">
            <w:pPr>
              <w:pStyle w:val="Heading4"/>
              <w:outlineLvl w:val="3"/>
            </w:pPr>
            <w:r>
              <w:t xml:space="preserve">Pilot Wire/Open </w:t>
            </w:r>
            <w:r w:rsidR="00727D74">
              <w:t>Notification Reasons</w:t>
            </w:r>
          </w:p>
          <w:p w14:paraId="23BEE03E" w14:textId="77777777" w:rsidR="00727D74" w:rsidRDefault="00727D74" w:rsidP="00887972">
            <w:pPr>
              <w:pStyle w:val="ListNumber"/>
            </w:pPr>
            <w:r>
              <w:t xml:space="preserve">Select the appropriate </w:t>
            </w:r>
            <w:r w:rsidRPr="00AD0CF1">
              <w:rPr>
                <w:b/>
              </w:rPr>
              <w:t>reason(s</w:t>
            </w:r>
            <w:r>
              <w:t>) for the notification.</w:t>
            </w:r>
          </w:p>
          <w:p w14:paraId="0BD27DE8" w14:textId="77777777" w:rsidR="00887972" w:rsidRDefault="00887972" w:rsidP="00887972">
            <w:pPr>
              <w:pStyle w:val="Heading4"/>
              <w:outlineLvl w:val="3"/>
            </w:pPr>
            <w:r>
              <w:t>Suspension Insulator Plum Notification Number</w:t>
            </w:r>
          </w:p>
          <w:p w14:paraId="4983106F" w14:textId="2534E614" w:rsidR="00887972" w:rsidRPr="00727D74" w:rsidRDefault="00887972" w:rsidP="00887972">
            <w:pPr>
              <w:pStyle w:val="ListNumber"/>
            </w:pPr>
            <w:r>
              <w:t xml:space="preserve">Enter the </w:t>
            </w:r>
            <w:r w:rsidRPr="00887972">
              <w:rPr>
                <w:b/>
                <w:bCs/>
              </w:rPr>
              <w:t>Notification Number</w:t>
            </w:r>
            <w:r w:rsidRPr="005B1EAA">
              <w:t>.</w:t>
            </w:r>
          </w:p>
        </w:tc>
        <w:tc>
          <w:tcPr>
            <w:tcW w:w="4500" w:type="dxa"/>
          </w:tcPr>
          <w:p w14:paraId="2AFCEA7F" w14:textId="08F89C5B" w:rsidR="00CD3446" w:rsidRDefault="0061122D" w:rsidP="005A392F">
            <w:pPr>
              <w:pStyle w:val="Graphic"/>
              <w:rPr>
                <w:noProof/>
              </w:rPr>
            </w:pPr>
            <w:r>
              <w:rPr>
                <w:noProof/>
              </w:rPr>
              <w:drawing>
                <wp:inline distT="0" distB="0" distL="0" distR="0" wp14:anchorId="4492FB6B" wp14:editId="55C3FFBA">
                  <wp:extent cx="2720340" cy="882015"/>
                  <wp:effectExtent l="0" t="0" r="381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2720340" cy="882015"/>
                          </a:xfrm>
                          <a:prstGeom prst="rect">
                            <a:avLst/>
                          </a:prstGeom>
                        </pic:spPr>
                      </pic:pic>
                    </a:graphicData>
                  </a:graphic>
                </wp:inline>
              </w:drawing>
            </w:r>
          </w:p>
          <w:p w14:paraId="1340D2B2" w14:textId="77777777" w:rsidR="0061122D" w:rsidRDefault="0061122D" w:rsidP="0061122D"/>
          <w:p w14:paraId="30620E02" w14:textId="6DD055B6" w:rsidR="0061122D" w:rsidRDefault="0077591C" w:rsidP="0061122D">
            <w:r>
              <w:rPr>
                <w:noProof/>
              </w:rPr>
              <w:drawing>
                <wp:inline distT="0" distB="0" distL="0" distR="0" wp14:anchorId="6C7523A5" wp14:editId="64E56CF2">
                  <wp:extent cx="2720340" cy="840105"/>
                  <wp:effectExtent l="0" t="0" r="381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2720340" cy="840105"/>
                          </a:xfrm>
                          <a:prstGeom prst="rect">
                            <a:avLst/>
                          </a:prstGeom>
                        </pic:spPr>
                      </pic:pic>
                    </a:graphicData>
                  </a:graphic>
                </wp:inline>
              </w:drawing>
            </w:r>
          </w:p>
          <w:p w14:paraId="6EE0D374" w14:textId="7F1FC5D2" w:rsidR="0077591C" w:rsidRDefault="0077591C" w:rsidP="0061122D"/>
          <w:p w14:paraId="00F4F99C" w14:textId="2DF81D51" w:rsidR="0077591C" w:rsidRDefault="0077591C" w:rsidP="0061122D">
            <w:r>
              <w:rPr>
                <w:noProof/>
              </w:rPr>
              <w:drawing>
                <wp:inline distT="0" distB="0" distL="0" distR="0" wp14:anchorId="22896A18" wp14:editId="0CB7E101">
                  <wp:extent cx="2720340" cy="360045"/>
                  <wp:effectExtent l="0" t="0" r="3810" b="190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2720340" cy="360045"/>
                          </a:xfrm>
                          <a:prstGeom prst="rect">
                            <a:avLst/>
                          </a:prstGeom>
                        </pic:spPr>
                      </pic:pic>
                    </a:graphicData>
                  </a:graphic>
                </wp:inline>
              </w:drawing>
            </w:r>
          </w:p>
          <w:p w14:paraId="441A3D2D" w14:textId="15170D33" w:rsidR="0061122D" w:rsidRPr="0061122D" w:rsidRDefault="0061122D" w:rsidP="0061122D"/>
        </w:tc>
      </w:tr>
      <w:tr w:rsidR="00CD3446" w14:paraId="4987B989" w14:textId="77777777" w:rsidTr="00ED669B">
        <w:tc>
          <w:tcPr>
            <w:tcW w:w="4860" w:type="dxa"/>
          </w:tcPr>
          <w:p w14:paraId="321A428C" w14:textId="3477B406" w:rsidR="00CD3446" w:rsidRDefault="008343BF" w:rsidP="00ED669B">
            <w:pPr>
              <w:pStyle w:val="Heading3"/>
              <w:outlineLvl w:val="2"/>
            </w:pPr>
            <w:bookmarkStart w:id="72" w:name="_Toc63844132"/>
            <w:r>
              <w:lastRenderedPageBreak/>
              <w:t>Does Conductor Spacers require notification?</w:t>
            </w:r>
            <w:bookmarkEnd w:id="72"/>
          </w:p>
          <w:p w14:paraId="6F4228BD" w14:textId="77777777" w:rsidR="008343BF" w:rsidRDefault="008343BF" w:rsidP="009B6581">
            <w:pPr>
              <w:pStyle w:val="ListNumber"/>
            </w:pPr>
            <w:r>
              <w:t>Select the appropriate answer.</w:t>
            </w:r>
          </w:p>
          <w:p w14:paraId="5821BD57" w14:textId="68E6553B" w:rsidR="008343BF" w:rsidRDefault="008343BF" w:rsidP="00D81B64">
            <w:pPr>
              <w:pStyle w:val="ListBullet2"/>
            </w:pPr>
            <w:r>
              <w:t xml:space="preserve">If yes, provide Notification Reasons. You must also </w:t>
            </w:r>
            <w:r w:rsidRPr="00ED669B">
              <w:rPr>
                <w:color w:val="FF0000"/>
              </w:rPr>
              <w:t>create a notification</w:t>
            </w:r>
            <w:r>
              <w:t>.</w:t>
            </w:r>
          </w:p>
          <w:p w14:paraId="6760A18E" w14:textId="2729022B" w:rsidR="008D6D95" w:rsidRDefault="008D6D95" w:rsidP="00D81B64">
            <w:pPr>
              <w:pStyle w:val="ListBullet2"/>
            </w:pPr>
            <w:r>
              <w:t>If Duplicate, indicate the Notification Number.</w:t>
            </w:r>
          </w:p>
          <w:p w14:paraId="216994FD" w14:textId="49E1BDD5" w:rsidR="008343BF" w:rsidRDefault="008343BF" w:rsidP="008343BF">
            <w:pPr>
              <w:pStyle w:val="Heading4"/>
              <w:outlineLvl w:val="3"/>
            </w:pPr>
            <w:r>
              <w:t>Conductor Spacers Notification Reasons</w:t>
            </w:r>
          </w:p>
          <w:p w14:paraId="29A46CE4" w14:textId="77777777" w:rsidR="008343BF" w:rsidRDefault="008343BF" w:rsidP="009B6581">
            <w:pPr>
              <w:pStyle w:val="ListNumber"/>
            </w:pPr>
            <w:r>
              <w:t xml:space="preserve">Select the appropriate </w:t>
            </w:r>
            <w:r w:rsidRPr="00AD0CF1">
              <w:rPr>
                <w:b/>
              </w:rPr>
              <w:t>reason(s</w:t>
            </w:r>
            <w:r>
              <w:t>) for the notification.</w:t>
            </w:r>
          </w:p>
          <w:p w14:paraId="7989795C" w14:textId="4AAC2A3E" w:rsidR="009B6581" w:rsidRDefault="003A280A" w:rsidP="009B6581">
            <w:pPr>
              <w:pStyle w:val="Heading4"/>
              <w:outlineLvl w:val="3"/>
            </w:pPr>
            <w:r>
              <w:t xml:space="preserve">Conductor Spacers </w:t>
            </w:r>
            <w:r w:rsidR="009B6581">
              <w:t>Notification Number</w:t>
            </w:r>
          </w:p>
          <w:p w14:paraId="27692339" w14:textId="2A01AC7E" w:rsidR="009B6581" w:rsidRPr="008343BF" w:rsidRDefault="009B6581" w:rsidP="009B6581">
            <w:pPr>
              <w:pStyle w:val="ListNumber"/>
            </w:pPr>
            <w:r>
              <w:t xml:space="preserve">Enter the </w:t>
            </w:r>
            <w:r w:rsidRPr="009B6581">
              <w:rPr>
                <w:b/>
                <w:bCs/>
              </w:rPr>
              <w:t>Notification Number</w:t>
            </w:r>
            <w:r w:rsidRPr="005B1EAA">
              <w:t>.</w:t>
            </w:r>
          </w:p>
        </w:tc>
        <w:tc>
          <w:tcPr>
            <w:tcW w:w="4500" w:type="dxa"/>
          </w:tcPr>
          <w:p w14:paraId="020D6F16" w14:textId="318FC64A" w:rsidR="00CD3446" w:rsidRDefault="00CD3446" w:rsidP="005A392F">
            <w:pPr>
              <w:pStyle w:val="Graphic"/>
              <w:rPr>
                <w:noProof/>
              </w:rPr>
            </w:pPr>
          </w:p>
          <w:p w14:paraId="73B6C492" w14:textId="4474626D" w:rsidR="009B6581" w:rsidRPr="009B6581" w:rsidRDefault="009B6581" w:rsidP="009B6581">
            <w:r>
              <w:rPr>
                <w:noProof/>
              </w:rPr>
              <w:drawing>
                <wp:inline distT="0" distB="0" distL="0" distR="0" wp14:anchorId="3FF0DAD2" wp14:editId="1607815C">
                  <wp:extent cx="2720340" cy="808355"/>
                  <wp:effectExtent l="0" t="0" r="381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2720340" cy="808355"/>
                          </a:xfrm>
                          <a:prstGeom prst="rect">
                            <a:avLst/>
                          </a:prstGeom>
                        </pic:spPr>
                      </pic:pic>
                    </a:graphicData>
                  </a:graphic>
                </wp:inline>
              </w:drawing>
            </w:r>
          </w:p>
          <w:p w14:paraId="301E96E7" w14:textId="77777777" w:rsidR="009B6581" w:rsidRDefault="009B6581" w:rsidP="009B6581"/>
          <w:p w14:paraId="078CA44C" w14:textId="2D405D6D" w:rsidR="009B6581" w:rsidRDefault="00FA0B44" w:rsidP="009B6581">
            <w:r>
              <w:rPr>
                <w:noProof/>
              </w:rPr>
              <w:drawing>
                <wp:inline distT="0" distB="0" distL="0" distR="0" wp14:anchorId="194CE508" wp14:editId="35FB33DB">
                  <wp:extent cx="2720340" cy="784860"/>
                  <wp:effectExtent l="0" t="0" r="381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2720340" cy="784860"/>
                          </a:xfrm>
                          <a:prstGeom prst="rect">
                            <a:avLst/>
                          </a:prstGeom>
                        </pic:spPr>
                      </pic:pic>
                    </a:graphicData>
                  </a:graphic>
                </wp:inline>
              </w:drawing>
            </w:r>
          </w:p>
          <w:p w14:paraId="2523F1AC" w14:textId="7957B57A" w:rsidR="009B6581" w:rsidRDefault="009B6581" w:rsidP="009B6581"/>
          <w:p w14:paraId="34D9FDE9" w14:textId="082C6694" w:rsidR="00FA0B44" w:rsidRDefault="003A280A" w:rsidP="009B6581">
            <w:r>
              <w:rPr>
                <w:noProof/>
              </w:rPr>
              <w:drawing>
                <wp:inline distT="0" distB="0" distL="0" distR="0" wp14:anchorId="2A67DE9C" wp14:editId="6DD3CBE7">
                  <wp:extent cx="2720340" cy="424815"/>
                  <wp:effectExtent l="0" t="0" r="381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2720340" cy="424815"/>
                          </a:xfrm>
                          <a:prstGeom prst="rect">
                            <a:avLst/>
                          </a:prstGeom>
                        </pic:spPr>
                      </pic:pic>
                    </a:graphicData>
                  </a:graphic>
                </wp:inline>
              </w:drawing>
            </w:r>
          </w:p>
          <w:p w14:paraId="07790A2B" w14:textId="4FA918A9" w:rsidR="009B6581" w:rsidRPr="009B6581" w:rsidRDefault="009B6581" w:rsidP="009B6581"/>
        </w:tc>
      </w:tr>
    </w:tbl>
    <w:p w14:paraId="777A7B8C" w14:textId="77777777" w:rsidR="00062B78" w:rsidRDefault="00062B78">
      <w:r>
        <w:rPr>
          <w:b/>
          <w:bCs/>
          <w:i/>
          <w:iCs/>
        </w:rPr>
        <w:br w:type="page"/>
      </w:r>
    </w:p>
    <w:p w14:paraId="3243AEA7" w14:textId="574F0FD0" w:rsidR="00C1678B" w:rsidRDefault="00C1678B" w:rsidP="00C1678B">
      <w:pPr>
        <w:pStyle w:val="Heading2"/>
      </w:pPr>
      <w:bookmarkStart w:id="73" w:name="_Toc63844133"/>
      <w:r>
        <w:lastRenderedPageBreak/>
        <w:t>Grounding /Other Questions</w:t>
      </w:r>
      <w:bookmarkEnd w:id="73"/>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50"/>
        <w:gridCol w:w="4410"/>
      </w:tblGrid>
      <w:tr w:rsidR="00A35DD7" w14:paraId="61F66409" w14:textId="77777777" w:rsidTr="006F63C9">
        <w:tc>
          <w:tcPr>
            <w:tcW w:w="4950" w:type="dxa"/>
          </w:tcPr>
          <w:p w14:paraId="5F2D5868" w14:textId="54961D50" w:rsidR="00857F71" w:rsidRDefault="00857F71" w:rsidP="00A35DD7">
            <w:pPr>
              <w:pStyle w:val="Heading4"/>
              <w:outlineLvl w:val="3"/>
            </w:pPr>
            <w:r>
              <w:t xml:space="preserve">Does </w:t>
            </w:r>
            <w:r w:rsidR="00BD6FAF">
              <w:t>Shield Wire</w:t>
            </w:r>
            <w:r>
              <w:t xml:space="preserve"> require notification?</w:t>
            </w:r>
          </w:p>
          <w:p w14:paraId="11EAE212" w14:textId="77777777" w:rsidR="008343BF" w:rsidRDefault="008343BF" w:rsidP="00AE2184">
            <w:pPr>
              <w:pStyle w:val="ListNumber"/>
            </w:pPr>
            <w:r>
              <w:t>Select the appropriate answer.</w:t>
            </w:r>
          </w:p>
          <w:p w14:paraId="7AEF7CF1" w14:textId="76AE74C9" w:rsidR="008343BF" w:rsidRDefault="008343BF" w:rsidP="00D81B64">
            <w:pPr>
              <w:pStyle w:val="ListBullet2"/>
            </w:pPr>
            <w:r>
              <w:t xml:space="preserve">If yes, provide Notification Reasons. You must also </w:t>
            </w:r>
            <w:r w:rsidRPr="00ED669B">
              <w:rPr>
                <w:color w:val="FF0000"/>
              </w:rPr>
              <w:t>create a notification</w:t>
            </w:r>
            <w:r>
              <w:t>.</w:t>
            </w:r>
          </w:p>
          <w:p w14:paraId="1DC3354A" w14:textId="5683FCA2" w:rsidR="008D6D95" w:rsidRDefault="008D6D95" w:rsidP="00D81B64">
            <w:pPr>
              <w:pStyle w:val="ListBullet2"/>
            </w:pPr>
            <w:r>
              <w:t>If Duplicate, indicate the Notification Number.</w:t>
            </w:r>
          </w:p>
          <w:p w14:paraId="5099106D" w14:textId="00BC01C0" w:rsidR="008343BF" w:rsidRDefault="008343BF" w:rsidP="008343BF">
            <w:pPr>
              <w:pStyle w:val="Heading4"/>
              <w:outlineLvl w:val="3"/>
            </w:pPr>
            <w:r>
              <w:t>Shield Wire Notification Reasons</w:t>
            </w:r>
          </w:p>
          <w:p w14:paraId="76A2F43B" w14:textId="77777777" w:rsidR="008343BF" w:rsidRDefault="008343BF" w:rsidP="00AE2184">
            <w:pPr>
              <w:pStyle w:val="ListNumber"/>
            </w:pPr>
            <w:r>
              <w:t xml:space="preserve">Select the appropriate </w:t>
            </w:r>
            <w:r w:rsidRPr="00AD0CF1">
              <w:rPr>
                <w:b/>
              </w:rPr>
              <w:t>reason(s</w:t>
            </w:r>
            <w:r>
              <w:t>) for the notification.</w:t>
            </w:r>
          </w:p>
          <w:p w14:paraId="3EFD4BD0" w14:textId="12847C46" w:rsidR="00AE2184" w:rsidRDefault="00AB4CFC" w:rsidP="00AE2184">
            <w:pPr>
              <w:pStyle w:val="Heading4"/>
              <w:outlineLvl w:val="3"/>
            </w:pPr>
            <w:r>
              <w:t>Shield Wire</w:t>
            </w:r>
            <w:r w:rsidR="00AE2184">
              <w:t xml:space="preserve"> Spacers Notification Number</w:t>
            </w:r>
          </w:p>
          <w:p w14:paraId="35C8D2D9" w14:textId="16523C03" w:rsidR="00AE2184" w:rsidRPr="00857F71" w:rsidRDefault="00AE2184" w:rsidP="00AE2184">
            <w:pPr>
              <w:pStyle w:val="ListNumber"/>
            </w:pPr>
            <w:r w:rsidRPr="00AE2184">
              <w:t>Enter</w:t>
            </w:r>
            <w:r>
              <w:t xml:space="preserve"> the </w:t>
            </w:r>
            <w:r w:rsidRPr="00AE2184">
              <w:rPr>
                <w:b/>
                <w:bCs/>
              </w:rPr>
              <w:t>Notification Number</w:t>
            </w:r>
            <w:r w:rsidRPr="005B1EAA">
              <w:t>.</w:t>
            </w:r>
          </w:p>
        </w:tc>
        <w:tc>
          <w:tcPr>
            <w:tcW w:w="4410" w:type="dxa"/>
          </w:tcPr>
          <w:p w14:paraId="7A22D1BD" w14:textId="79E899EA" w:rsidR="00BA6465" w:rsidRDefault="00AE2184" w:rsidP="005D23F6">
            <w:pPr>
              <w:pStyle w:val="Graphic"/>
              <w:rPr>
                <w:noProof/>
              </w:rPr>
            </w:pPr>
            <w:r>
              <w:rPr>
                <w:noProof/>
              </w:rPr>
              <w:drawing>
                <wp:inline distT="0" distB="0" distL="0" distR="0" wp14:anchorId="6B65AFA6" wp14:editId="7E3F5EDD">
                  <wp:extent cx="2642933" cy="784242"/>
                  <wp:effectExtent l="0" t="0" r="508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2699922" cy="801153"/>
                          </a:xfrm>
                          <a:prstGeom prst="rect">
                            <a:avLst/>
                          </a:prstGeom>
                        </pic:spPr>
                      </pic:pic>
                    </a:graphicData>
                  </a:graphic>
                </wp:inline>
              </w:drawing>
            </w:r>
          </w:p>
          <w:p w14:paraId="40E1F63A" w14:textId="77777777" w:rsidR="00166736" w:rsidRDefault="00166736" w:rsidP="00166736"/>
          <w:p w14:paraId="44BB2381" w14:textId="63798813" w:rsidR="00166736" w:rsidRDefault="005F1255" w:rsidP="00166736">
            <w:r>
              <w:rPr>
                <w:noProof/>
              </w:rPr>
              <w:drawing>
                <wp:inline distT="0" distB="0" distL="0" distR="0" wp14:anchorId="48663305" wp14:editId="365945B6">
                  <wp:extent cx="1645920" cy="922979"/>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1665545" cy="933984"/>
                          </a:xfrm>
                          <a:prstGeom prst="rect">
                            <a:avLst/>
                          </a:prstGeom>
                        </pic:spPr>
                      </pic:pic>
                    </a:graphicData>
                  </a:graphic>
                </wp:inline>
              </w:drawing>
            </w:r>
          </w:p>
          <w:p w14:paraId="5C832631" w14:textId="77777777" w:rsidR="00166736" w:rsidRDefault="00166736" w:rsidP="00166736"/>
          <w:p w14:paraId="633AEB8E" w14:textId="0487D4B4" w:rsidR="00166736" w:rsidRDefault="006F63C9" w:rsidP="00166736">
            <w:r>
              <w:rPr>
                <w:noProof/>
              </w:rPr>
              <w:drawing>
                <wp:inline distT="0" distB="0" distL="0" distR="0" wp14:anchorId="69F79FC8" wp14:editId="6E22F206">
                  <wp:extent cx="2672532" cy="36576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2780231" cy="380500"/>
                          </a:xfrm>
                          <a:prstGeom prst="rect">
                            <a:avLst/>
                          </a:prstGeom>
                        </pic:spPr>
                      </pic:pic>
                    </a:graphicData>
                  </a:graphic>
                </wp:inline>
              </w:drawing>
            </w:r>
          </w:p>
          <w:p w14:paraId="744DA66C" w14:textId="0D2518F3" w:rsidR="00166736" w:rsidRPr="00166736" w:rsidRDefault="00166736" w:rsidP="00166736"/>
        </w:tc>
      </w:tr>
      <w:tr w:rsidR="00A35DD7" w14:paraId="5FCC3DB6" w14:textId="77777777" w:rsidTr="006F63C9">
        <w:tc>
          <w:tcPr>
            <w:tcW w:w="4950" w:type="dxa"/>
          </w:tcPr>
          <w:p w14:paraId="1556E557" w14:textId="0EDF2877" w:rsidR="00A35DD7" w:rsidRDefault="00A35DD7" w:rsidP="00A35DD7">
            <w:pPr>
              <w:pStyle w:val="Heading4"/>
              <w:outlineLvl w:val="3"/>
            </w:pPr>
            <w:r>
              <w:t>Does FRC require notification?</w:t>
            </w:r>
          </w:p>
          <w:p w14:paraId="41A8E504" w14:textId="77777777" w:rsidR="00A35DD7" w:rsidRDefault="00A35DD7" w:rsidP="00A35DD7">
            <w:pPr>
              <w:pStyle w:val="ListNumber"/>
            </w:pPr>
            <w:r>
              <w:t xml:space="preserve">Select </w:t>
            </w:r>
            <w:r w:rsidRPr="00A35DD7">
              <w:rPr>
                <w:b/>
              </w:rPr>
              <w:t>Yes or No</w:t>
            </w:r>
            <w:r>
              <w:t>.</w:t>
            </w:r>
          </w:p>
          <w:p w14:paraId="07669CF4" w14:textId="6A2ED049" w:rsidR="00A35DD7" w:rsidRDefault="00A35DD7" w:rsidP="00D81B64">
            <w:pPr>
              <w:pStyle w:val="ListBullet2"/>
            </w:pPr>
            <w:r>
              <w:t xml:space="preserve">If Yes, select the </w:t>
            </w:r>
            <w:r w:rsidRPr="00A35DD7">
              <w:t>Reason(s)</w:t>
            </w:r>
            <w:r>
              <w:t xml:space="preserve">, enter </w:t>
            </w:r>
            <w:r w:rsidRPr="00A35DD7">
              <w:t>notification comments</w:t>
            </w:r>
            <w:r>
              <w:t xml:space="preserve">, and </w:t>
            </w:r>
            <w:r w:rsidRPr="00A35DD7">
              <w:rPr>
                <w:color w:val="FF0000"/>
              </w:rPr>
              <w:t>create a Notification</w:t>
            </w:r>
            <w:r>
              <w:t>.</w:t>
            </w:r>
          </w:p>
          <w:p w14:paraId="20F96E11" w14:textId="6C6C4FBB" w:rsidR="00AB4CFC" w:rsidRDefault="00AB4CFC" w:rsidP="00D81B64">
            <w:pPr>
              <w:pStyle w:val="ListBullet2"/>
            </w:pPr>
            <w:r>
              <w:t>If Duplicate, indicate the Notification Number.</w:t>
            </w:r>
          </w:p>
          <w:p w14:paraId="5ED1F046" w14:textId="79C3B54F" w:rsidR="008343BF" w:rsidRDefault="008343BF" w:rsidP="008343BF">
            <w:pPr>
              <w:pStyle w:val="Heading4"/>
              <w:outlineLvl w:val="3"/>
            </w:pPr>
            <w:r>
              <w:t>FRC Notification Reasons</w:t>
            </w:r>
          </w:p>
          <w:p w14:paraId="3615A496" w14:textId="77777777" w:rsidR="00A35DD7" w:rsidRDefault="008343BF" w:rsidP="008343BF">
            <w:pPr>
              <w:pStyle w:val="ListNumber"/>
            </w:pPr>
            <w:r>
              <w:t xml:space="preserve">Select the appropriate </w:t>
            </w:r>
            <w:r w:rsidRPr="00AD0CF1">
              <w:rPr>
                <w:b/>
              </w:rPr>
              <w:t>reason(s</w:t>
            </w:r>
            <w:r>
              <w:t>) for the notification.</w:t>
            </w:r>
          </w:p>
          <w:p w14:paraId="64E07C70" w14:textId="4CFF2583" w:rsidR="00AB4CFC" w:rsidRDefault="00AB4CFC" w:rsidP="00AB4CFC">
            <w:pPr>
              <w:pStyle w:val="Heading4"/>
              <w:outlineLvl w:val="3"/>
            </w:pPr>
            <w:r>
              <w:t>FRC Notification Number</w:t>
            </w:r>
          </w:p>
          <w:p w14:paraId="660B951E" w14:textId="1312C6A8" w:rsidR="00AB4CFC" w:rsidRPr="00A35DD7" w:rsidRDefault="00AB4CFC" w:rsidP="00AB4CFC">
            <w:pPr>
              <w:pStyle w:val="ListNumber"/>
            </w:pPr>
            <w:r w:rsidRPr="00AE2184">
              <w:t>Enter</w:t>
            </w:r>
            <w:r>
              <w:t xml:space="preserve"> the </w:t>
            </w:r>
            <w:r w:rsidRPr="00AE2184">
              <w:rPr>
                <w:b/>
                <w:bCs/>
              </w:rPr>
              <w:t>Notification Number</w:t>
            </w:r>
            <w:r w:rsidRPr="005B1EAA">
              <w:t>.</w:t>
            </w:r>
          </w:p>
        </w:tc>
        <w:tc>
          <w:tcPr>
            <w:tcW w:w="4410" w:type="dxa"/>
          </w:tcPr>
          <w:p w14:paraId="317BE539" w14:textId="5728116C" w:rsidR="00BA6465" w:rsidRDefault="007E4D1D" w:rsidP="00CD3446">
            <w:pPr>
              <w:pStyle w:val="Graphic"/>
              <w:rPr>
                <w:noProof/>
              </w:rPr>
            </w:pPr>
            <w:r>
              <w:rPr>
                <w:noProof/>
              </w:rPr>
              <w:drawing>
                <wp:inline distT="0" distB="0" distL="0" distR="0" wp14:anchorId="4200C100" wp14:editId="6D2C4A37">
                  <wp:extent cx="2663190" cy="675640"/>
                  <wp:effectExtent l="0" t="0" r="381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663190" cy="675640"/>
                          </a:xfrm>
                          <a:prstGeom prst="rect">
                            <a:avLst/>
                          </a:prstGeom>
                          <a:noFill/>
                          <a:ln>
                            <a:noFill/>
                          </a:ln>
                        </pic:spPr>
                      </pic:pic>
                    </a:graphicData>
                  </a:graphic>
                </wp:inline>
              </w:drawing>
            </w:r>
          </w:p>
          <w:p w14:paraId="783C28A7" w14:textId="4DDDACB2" w:rsidR="007E4D1D" w:rsidRDefault="00AB4CFC" w:rsidP="007E4D1D">
            <w:r>
              <w:rPr>
                <w:noProof/>
              </w:rPr>
              <w:drawing>
                <wp:inline distT="0" distB="0" distL="0" distR="0" wp14:anchorId="4C36F743" wp14:editId="6DEC3138">
                  <wp:extent cx="1226819" cy="777106"/>
                  <wp:effectExtent l="0" t="0" r="0" b="444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1240461" cy="785748"/>
                          </a:xfrm>
                          <a:prstGeom prst="rect">
                            <a:avLst/>
                          </a:prstGeom>
                        </pic:spPr>
                      </pic:pic>
                    </a:graphicData>
                  </a:graphic>
                </wp:inline>
              </w:drawing>
            </w:r>
          </w:p>
          <w:p w14:paraId="5D0D3F17" w14:textId="77777777" w:rsidR="00AB4CFC" w:rsidRDefault="00AB4CFC" w:rsidP="007E4D1D"/>
          <w:p w14:paraId="5D7A95C6" w14:textId="6D25C5F0" w:rsidR="007E4D1D" w:rsidRDefault="005C5485" w:rsidP="007E4D1D">
            <w:r>
              <w:rPr>
                <w:noProof/>
              </w:rPr>
              <w:drawing>
                <wp:inline distT="0" distB="0" distL="0" distR="0" wp14:anchorId="5D276C37" wp14:editId="4C6F66B3">
                  <wp:extent cx="2663190" cy="351790"/>
                  <wp:effectExtent l="0" t="0" r="381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2663190" cy="351790"/>
                          </a:xfrm>
                          <a:prstGeom prst="rect">
                            <a:avLst/>
                          </a:prstGeom>
                        </pic:spPr>
                      </pic:pic>
                    </a:graphicData>
                  </a:graphic>
                </wp:inline>
              </w:drawing>
            </w:r>
          </w:p>
          <w:p w14:paraId="65649C47" w14:textId="00732C64" w:rsidR="007E4D1D" w:rsidRPr="007E4D1D" w:rsidRDefault="007E4D1D" w:rsidP="007E4D1D"/>
        </w:tc>
      </w:tr>
    </w:tbl>
    <w:p w14:paraId="36A62BC3" w14:textId="77777777" w:rsidR="005C5485" w:rsidRDefault="005C5485" w:rsidP="00CD3446">
      <w:pPr>
        <w:pStyle w:val="Heading2"/>
      </w:pPr>
    </w:p>
    <w:p w14:paraId="606113C4" w14:textId="77777777" w:rsidR="005C5485" w:rsidRDefault="005C5485">
      <w:pPr>
        <w:rPr>
          <w:rFonts w:ascii="Calibri" w:eastAsiaTheme="majorEastAsia" w:hAnsi="Calibri" w:cstheme="majorBidi"/>
          <w:b/>
          <w:bCs/>
          <w:color w:val="17365D"/>
          <w:sz w:val="36"/>
          <w:szCs w:val="26"/>
        </w:rPr>
      </w:pPr>
      <w:r>
        <w:br w:type="page"/>
      </w:r>
    </w:p>
    <w:p w14:paraId="12EF222C" w14:textId="1FE99E0D" w:rsidR="00CD3446" w:rsidRDefault="00CD3446" w:rsidP="00CD3446">
      <w:pPr>
        <w:pStyle w:val="Heading2"/>
      </w:pPr>
      <w:bookmarkStart w:id="74" w:name="_Toc63844134"/>
      <w:r>
        <w:lastRenderedPageBreak/>
        <w:t>Footings / Foundation Questions</w:t>
      </w:r>
      <w:bookmarkEnd w:id="74"/>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8"/>
        <w:gridCol w:w="4512"/>
      </w:tblGrid>
      <w:tr w:rsidR="00F7554F" w14:paraId="129B5C34" w14:textId="77777777" w:rsidTr="00B67B57">
        <w:tc>
          <w:tcPr>
            <w:tcW w:w="4914" w:type="dxa"/>
          </w:tcPr>
          <w:p w14:paraId="66B0214C" w14:textId="72607CD7" w:rsidR="00CD3446" w:rsidRDefault="00CD3446" w:rsidP="00CD3446">
            <w:pPr>
              <w:pStyle w:val="Heading4"/>
              <w:outlineLvl w:val="3"/>
            </w:pPr>
            <w:r>
              <w:t>Does the Footing/Base require a notification?</w:t>
            </w:r>
          </w:p>
          <w:p w14:paraId="0DFA5B28" w14:textId="77777777" w:rsidR="00CD3446" w:rsidRDefault="00CD3446" w:rsidP="00CD3446">
            <w:pPr>
              <w:pStyle w:val="ListNumber"/>
            </w:pPr>
            <w:r>
              <w:t xml:space="preserve">Select </w:t>
            </w:r>
            <w:r w:rsidRPr="00A35DD7">
              <w:rPr>
                <w:b/>
              </w:rPr>
              <w:t>Yes or No</w:t>
            </w:r>
            <w:r>
              <w:t>.</w:t>
            </w:r>
          </w:p>
          <w:p w14:paraId="5887D6F6" w14:textId="787FCF57" w:rsidR="00CD3446" w:rsidRDefault="00CD3446" w:rsidP="00D81B64">
            <w:pPr>
              <w:pStyle w:val="ListBullet2"/>
            </w:pPr>
            <w:r>
              <w:t xml:space="preserve">If Yes, select the </w:t>
            </w:r>
            <w:r w:rsidRPr="00A35DD7">
              <w:t>Reason(s)</w:t>
            </w:r>
            <w:r>
              <w:t xml:space="preserve">, enter </w:t>
            </w:r>
            <w:r w:rsidRPr="00A35DD7">
              <w:t>notification comments</w:t>
            </w:r>
            <w:r>
              <w:t xml:space="preserve">, and </w:t>
            </w:r>
            <w:r w:rsidRPr="00A35DD7">
              <w:rPr>
                <w:color w:val="FF0000"/>
              </w:rPr>
              <w:t>create a Notification</w:t>
            </w:r>
            <w:r>
              <w:t>.</w:t>
            </w:r>
          </w:p>
          <w:p w14:paraId="33E27185" w14:textId="09CB56B1" w:rsidR="00A43727" w:rsidRDefault="00A43727" w:rsidP="00D81B64">
            <w:pPr>
              <w:pStyle w:val="ListBullet2"/>
            </w:pPr>
            <w:r>
              <w:t>If Unable to Determine</w:t>
            </w:r>
            <w:r w:rsidR="000E2755">
              <w:t>, provide reason.</w:t>
            </w:r>
          </w:p>
          <w:p w14:paraId="5A423012" w14:textId="2094C0D2" w:rsidR="00A43727" w:rsidRDefault="00A43727" w:rsidP="00D81B64">
            <w:pPr>
              <w:pStyle w:val="ListBullet2"/>
            </w:pPr>
            <w:r>
              <w:t>If Duplicate, indicate the Notification Number.</w:t>
            </w:r>
          </w:p>
          <w:p w14:paraId="4014A090" w14:textId="44437640" w:rsidR="00CD3446" w:rsidRDefault="008343BF" w:rsidP="00CD3446">
            <w:pPr>
              <w:pStyle w:val="Heading4"/>
              <w:outlineLvl w:val="3"/>
            </w:pPr>
            <w:r>
              <w:t>Footing/</w:t>
            </w:r>
            <w:r w:rsidR="00CD3446">
              <w:t>Base Notification Reasons</w:t>
            </w:r>
          </w:p>
          <w:p w14:paraId="769B05F0" w14:textId="77777777" w:rsidR="00CD3446" w:rsidRDefault="00CD3446" w:rsidP="00CD3446">
            <w:pPr>
              <w:pStyle w:val="ListNumber"/>
            </w:pPr>
            <w:r>
              <w:t>Select the appropriate reason(s).</w:t>
            </w:r>
          </w:p>
          <w:p w14:paraId="4F3D8E16" w14:textId="66AE8CBD" w:rsidR="000E2755" w:rsidRDefault="000E2755" w:rsidP="000E2755">
            <w:pPr>
              <w:pStyle w:val="Heading4"/>
              <w:outlineLvl w:val="3"/>
            </w:pPr>
            <w:r>
              <w:t xml:space="preserve">Unable to Determine </w:t>
            </w:r>
            <w:r w:rsidR="000522BE">
              <w:t>Footing/Base Notification</w:t>
            </w:r>
          </w:p>
          <w:p w14:paraId="0780BF82" w14:textId="77777777" w:rsidR="000E2755" w:rsidRDefault="000E2755" w:rsidP="000E2755">
            <w:pPr>
              <w:pStyle w:val="ListNumber"/>
            </w:pPr>
            <w:r>
              <w:t>Select the appropriate reason(s).</w:t>
            </w:r>
          </w:p>
          <w:p w14:paraId="63E0ED2A" w14:textId="6C0830CB" w:rsidR="000E2755" w:rsidRDefault="000E2755" w:rsidP="000E2755">
            <w:pPr>
              <w:pStyle w:val="Heading4"/>
              <w:outlineLvl w:val="3"/>
            </w:pPr>
            <w:r>
              <w:t>Footing/Base Notification Number</w:t>
            </w:r>
          </w:p>
          <w:p w14:paraId="6E4E7581" w14:textId="5502323A" w:rsidR="000E2755" w:rsidRPr="00A35DD7" w:rsidRDefault="000E2755" w:rsidP="000E2755">
            <w:pPr>
              <w:pStyle w:val="ListNumber"/>
            </w:pPr>
            <w:r>
              <w:t>Enter the Notification Number.</w:t>
            </w:r>
          </w:p>
        </w:tc>
        <w:tc>
          <w:tcPr>
            <w:tcW w:w="4446" w:type="dxa"/>
          </w:tcPr>
          <w:p w14:paraId="67B3CC1C" w14:textId="6DB34E84" w:rsidR="00CD3446" w:rsidRDefault="00B67B57" w:rsidP="00CD3446">
            <w:pPr>
              <w:pStyle w:val="Graphic"/>
              <w:rPr>
                <w:noProof/>
              </w:rPr>
            </w:pPr>
            <w:r>
              <w:rPr>
                <w:noProof/>
              </w:rPr>
              <w:drawing>
                <wp:inline distT="0" distB="0" distL="0" distR="0" wp14:anchorId="216904DA" wp14:editId="48176FFD">
                  <wp:extent cx="2678187" cy="929640"/>
                  <wp:effectExtent l="0" t="0" r="8255" b="381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695723" cy="935727"/>
                          </a:xfrm>
                          <a:prstGeom prst="rect">
                            <a:avLst/>
                          </a:prstGeom>
                          <a:noFill/>
                          <a:ln>
                            <a:noFill/>
                          </a:ln>
                        </pic:spPr>
                      </pic:pic>
                    </a:graphicData>
                  </a:graphic>
                </wp:inline>
              </w:drawing>
            </w:r>
          </w:p>
          <w:p w14:paraId="29D32E19" w14:textId="23FAEBEC" w:rsidR="000D5FDA" w:rsidRDefault="000D5FDA" w:rsidP="00B67B57">
            <w:r>
              <w:rPr>
                <w:noProof/>
              </w:rPr>
              <w:drawing>
                <wp:inline distT="0" distB="0" distL="0" distR="0" wp14:anchorId="6C39905A" wp14:editId="150B4E99">
                  <wp:extent cx="2727960" cy="776128"/>
                  <wp:effectExtent l="0" t="0" r="0" b="508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2776313" cy="789885"/>
                          </a:xfrm>
                          <a:prstGeom prst="rect">
                            <a:avLst/>
                          </a:prstGeom>
                        </pic:spPr>
                      </pic:pic>
                    </a:graphicData>
                  </a:graphic>
                </wp:inline>
              </w:drawing>
            </w:r>
          </w:p>
          <w:p w14:paraId="32D2B189" w14:textId="6C9316BF" w:rsidR="000D5FDA" w:rsidRDefault="000D5FDA" w:rsidP="00B67B57"/>
          <w:p w14:paraId="61DC94BF" w14:textId="508B1A98" w:rsidR="000D5FDA" w:rsidRDefault="00F7554F" w:rsidP="00B67B57">
            <w:r>
              <w:rPr>
                <w:noProof/>
              </w:rPr>
              <w:drawing>
                <wp:inline distT="0" distB="0" distL="0" distR="0" wp14:anchorId="038826D8" wp14:editId="6641222A">
                  <wp:extent cx="2531225" cy="883920"/>
                  <wp:effectExtent l="0" t="0" r="254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2544173" cy="888441"/>
                          </a:xfrm>
                          <a:prstGeom prst="rect">
                            <a:avLst/>
                          </a:prstGeom>
                        </pic:spPr>
                      </pic:pic>
                    </a:graphicData>
                  </a:graphic>
                </wp:inline>
              </w:drawing>
            </w:r>
          </w:p>
          <w:p w14:paraId="7128B803" w14:textId="4A173590" w:rsidR="00F7554F" w:rsidRDefault="00F7554F" w:rsidP="00B67B57"/>
          <w:p w14:paraId="776EAA0E" w14:textId="4FBFB140" w:rsidR="00F7554F" w:rsidRDefault="008B0F65" w:rsidP="00B67B57">
            <w:r>
              <w:rPr>
                <w:noProof/>
              </w:rPr>
              <w:drawing>
                <wp:inline distT="0" distB="0" distL="0" distR="0" wp14:anchorId="07FFD4CC" wp14:editId="1AD7B2CB">
                  <wp:extent cx="2659380" cy="377030"/>
                  <wp:effectExtent l="0" t="0" r="0" b="444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2771962" cy="392991"/>
                          </a:xfrm>
                          <a:prstGeom prst="rect">
                            <a:avLst/>
                          </a:prstGeom>
                        </pic:spPr>
                      </pic:pic>
                    </a:graphicData>
                  </a:graphic>
                </wp:inline>
              </w:drawing>
            </w:r>
          </w:p>
          <w:p w14:paraId="52FEC368" w14:textId="717D238D" w:rsidR="00B67B57" w:rsidRPr="00B67B57" w:rsidRDefault="00B67B57" w:rsidP="00B67B57"/>
        </w:tc>
      </w:tr>
    </w:tbl>
    <w:p w14:paraId="5D421B65" w14:textId="77777777" w:rsidR="008B0F65" w:rsidRDefault="008B0F65" w:rsidP="00CD3446">
      <w:pPr>
        <w:pStyle w:val="Heading2"/>
      </w:pPr>
    </w:p>
    <w:p w14:paraId="4841E9CD" w14:textId="77777777" w:rsidR="008B0F65" w:rsidRDefault="008B0F65">
      <w:pPr>
        <w:rPr>
          <w:rFonts w:ascii="Calibri" w:eastAsiaTheme="majorEastAsia" w:hAnsi="Calibri" w:cstheme="majorBidi"/>
          <w:b/>
          <w:bCs/>
          <w:color w:val="17365D"/>
          <w:sz w:val="36"/>
          <w:szCs w:val="26"/>
        </w:rPr>
      </w:pPr>
      <w:r>
        <w:br w:type="page"/>
      </w:r>
    </w:p>
    <w:p w14:paraId="4A432438" w14:textId="4C21D053" w:rsidR="00CD3446" w:rsidRDefault="00B937FE" w:rsidP="00CD3446">
      <w:pPr>
        <w:pStyle w:val="Heading2"/>
      </w:pPr>
      <w:bookmarkStart w:id="75" w:name="_Toc63844135"/>
      <w:r>
        <w:lastRenderedPageBreak/>
        <w:t xml:space="preserve">Vegetation Management </w:t>
      </w:r>
      <w:r w:rsidR="00CD3446">
        <w:t>Questions</w:t>
      </w:r>
      <w:bookmarkEnd w:id="7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70"/>
        <w:gridCol w:w="4590"/>
      </w:tblGrid>
      <w:tr w:rsidR="00CD3446" w14:paraId="25E34EE7" w14:textId="77777777" w:rsidTr="008B0F65">
        <w:tc>
          <w:tcPr>
            <w:tcW w:w="4770" w:type="dxa"/>
          </w:tcPr>
          <w:p w14:paraId="0CD159FB" w14:textId="222364FF" w:rsidR="00CD3446" w:rsidRDefault="00CD3446" w:rsidP="00CD3446">
            <w:pPr>
              <w:pStyle w:val="Heading4"/>
              <w:outlineLvl w:val="3"/>
            </w:pPr>
            <w:r>
              <w:t xml:space="preserve">Is </w:t>
            </w:r>
            <w:r w:rsidR="00756E22">
              <w:t>vegetation trimming or removal</w:t>
            </w:r>
            <w:r>
              <w:t xml:space="preserve"> required to prevent contact </w:t>
            </w:r>
            <w:r w:rsidR="00EF797E">
              <w:t>above and/or below t</w:t>
            </w:r>
            <w:r>
              <w:t xml:space="preserve">ransmission </w:t>
            </w:r>
            <w:r w:rsidR="00EF797E">
              <w:t>c</w:t>
            </w:r>
            <w:r>
              <w:t>onductor</w:t>
            </w:r>
            <w:r w:rsidR="00EF797E">
              <w:t>, equipment, or guying?</w:t>
            </w:r>
          </w:p>
          <w:p w14:paraId="5675994C" w14:textId="6DBA1C65" w:rsidR="00CD3446" w:rsidRDefault="00CD3446" w:rsidP="00CD3446">
            <w:pPr>
              <w:pStyle w:val="ListNumber"/>
            </w:pPr>
            <w:r>
              <w:t xml:space="preserve">Select </w:t>
            </w:r>
            <w:proofErr w:type="gramStart"/>
            <w:r w:rsidRPr="00A35DD7">
              <w:rPr>
                <w:b/>
              </w:rPr>
              <w:t xml:space="preserve">Yes </w:t>
            </w:r>
            <w:r w:rsidR="00EF797E">
              <w:rPr>
                <w:b/>
              </w:rPr>
              <w:t>,</w:t>
            </w:r>
            <w:r w:rsidRPr="00A35DD7">
              <w:rPr>
                <w:b/>
              </w:rPr>
              <w:t>No</w:t>
            </w:r>
            <w:proofErr w:type="gramEnd"/>
            <w:r w:rsidR="00EF797E">
              <w:rPr>
                <w:b/>
              </w:rPr>
              <w:t xml:space="preserve"> or Duplicate</w:t>
            </w:r>
            <w:r>
              <w:t>.</w:t>
            </w:r>
          </w:p>
          <w:p w14:paraId="7886CB67" w14:textId="201F2185" w:rsidR="00CD3446" w:rsidRDefault="00CD3446" w:rsidP="00D81B64">
            <w:pPr>
              <w:pStyle w:val="ListBullet2"/>
            </w:pPr>
            <w:r>
              <w:t>If Yes, select the</w:t>
            </w:r>
            <w:r w:rsidR="00B937FE">
              <w:t xml:space="preserve"> </w:t>
            </w:r>
            <w:r w:rsidR="00E7404F" w:rsidRPr="00E7404F">
              <w:rPr>
                <w:bCs/>
              </w:rPr>
              <w:t>Notification</w:t>
            </w:r>
            <w:r w:rsidRPr="00E7404F">
              <w:rPr>
                <w:bCs/>
              </w:rPr>
              <w:t xml:space="preserve"> </w:t>
            </w:r>
            <w:r w:rsidRPr="00A35DD7">
              <w:t>Reason(s)</w:t>
            </w:r>
            <w:r>
              <w:t xml:space="preserve">, and </w:t>
            </w:r>
            <w:r w:rsidRPr="00A35DD7">
              <w:rPr>
                <w:color w:val="FF0000"/>
              </w:rPr>
              <w:t>create a Notification</w:t>
            </w:r>
            <w:r>
              <w:t>.</w:t>
            </w:r>
          </w:p>
          <w:p w14:paraId="6555BF4F" w14:textId="0C290406" w:rsidR="00E7404F" w:rsidRDefault="00E7404F" w:rsidP="00D81B64">
            <w:pPr>
              <w:pStyle w:val="ListBullet2"/>
            </w:pPr>
            <w:r>
              <w:t>If Duplicate, provide the notification number.</w:t>
            </w:r>
          </w:p>
          <w:p w14:paraId="0BE17185" w14:textId="77777777" w:rsidR="00B937FE" w:rsidRDefault="00B937FE" w:rsidP="00CD3446">
            <w:pPr>
              <w:pStyle w:val="Heading4"/>
              <w:outlineLvl w:val="3"/>
            </w:pPr>
            <w:r>
              <w:t>Vegetation Management Notification Distance</w:t>
            </w:r>
          </w:p>
          <w:p w14:paraId="62CCAA5F" w14:textId="42D885E3" w:rsidR="00B937FE" w:rsidRPr="00B937FE" w:rsidRDefault="00B937FE" w:rsidP="00B937FE">
            <w:pPr>
              <w:pStyle w:val="ListNumber"/>
            </w:pPr>
            <w:r>
              <w:t xml:space="preserve">Select the appropriate </w:t>
            </w:r>
            <w:r w:rsidR="00E7404F">
              <w:t>reason</w:t>
            </w:r>
            <w:r>
              <w:t>(s).</w:t>
            </w:r>
          </w:p>
          <w:p w14:paraId="6636239B" w14:textId="329A1FFF" w:rsidR="00CD3446" w:rsidRDefault="00B937FE" w:rsidP="00CD3446">
            <w:pPr>
              <w:pStyle w:val="Heading4"/>
              <w:outlineLvl w:val="3"/>
            </w:pPr>
            <w:r>
              <w:t>Vegetation Management</w:t>
            </w:r>
            <w:r w:rsidR="00CD3446">
              <w:t xml:space="preserve"> Notification </w:t>
            </w:r>
            <w:r w:rsidR="00995C0B">
              <w:t>Number</w:t>
            </w:r>
          </w:p>
          <w:p w14:paraId="4600CE72" w14:textId="19C0FACE" w:rsidR="00CD3446" w:rsidRPr="00A35DD7" w:rsidRDefault="00995C0B" w:rsidP="00CD3446">
            <w:pPr>
              <w:pStyle w:val="ListNumber"/>
            </w:pPr>
            <w:r>
              <w:t xml:space="preserve">Ener the </w:t>
            </w:r>
            <w:r w:rsidRPr="00995C0B">
              <w:rPr>
                <w:b/>
                <w:bCs/>
              </w:rPr>
              <w:t>Notification Number</w:t>
            </w:r>
            <w:r w:rsidR="00CD3446">
              <w:t>.</w:t>
            </w:r>
          </w:p>
        </w:tc>
        <w:tc>
          <w:tcPr>
            <w:tcW w:w="4590" w:type="dxa"/>
          </w:tcPr>
          <w:p w14:paraId="3BE03ACE" w14:textId="335B16A1" w:rsidR="00CD3446" w:rsidRDefault="00756E22" w:rsidP="00CD3446">
            <w:pPr>
              <w:pStyle w:val="Graphic"/>
              <w:rPr>
                <w:b/>
                <w:bCs/>
              </w:rPr>
            </w:pPr>
            <w:r>
              <w:rPr>
                <w:noProof/>
              </w:rPr>
              <w:drawing>
                <wp:inline distT="0" distB="0" distL="0" distR="0" wp14:anchorId="487FF541" wp14:editId="6FF0A57D">
                  <wp:extent cx="2777490" cy="1179830"/>
                  <wp:effectExtent l="0" t="0" r="3810" b="127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2777490" cy="1179830"/>
                          </a:xfrm>
                          <a:prstGeom prst="rect">
                            <a:avLst/>
                          </a:prstGeom>
                        </pic:spPr>
                      </pic:pic>
                    </a:graphicData>
                  </a:graphic>
                </wp:inline>
              </w:drawing>
            </w:r>
          </w:p>
          <w:p w14:paraId="09AC966B" w14:textId="09ACC4B1" w:rsidR="00EC737E" w:rsidRDefault="00EC737E" w:rsidP="00756E22">
            <w:r>
              <w:rPr>
                <w:noProof/>
              </w:rPr>
              <w:drawing>
                <wp:inline distT="0" distB="0" distL="0" distR="0" wp14:anchorId="44026CA7" wp14:editId="2C0F1EE8">
                  <wp:extent cx="2777490" cy="1003300"/>
                  <wp:effectExtent l="0" t="0" r="3810" b="635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2777490" cy="1003300"/>
                          </a:xfrm>
                          <a:prstGeom prst="rect">
                            <a:avLst/>
                          </a:prstGeom>
                        </pic:spPr>
                      </pic:pic>
                    </a:graphicData>
                  </a:graphic>
                </wp:inline>
              </w:drawing>
            </w:r>
          </w:p>
          <w:p w14:paraId="3F4F9C2E" w14:textId="50B6D70C" w:rsidR="00EC737E" w:rsidRDefault="00EC737E" w:rsidP="00756E22"/>
          <w:p w14:paraId="1164CE77" w14:textId="4526015A" w:rsidR="008D4B14" w:rsidRDefault="008D4B14" w:rsidP="00756E22">
            <w:r>
              <w:rPr>
                <w:noProof/>
              </w:rPr>
              <w:drawing>
                <wp:inline distT="0" distB="0" distL="0" distR="0" wp14:anchorId="5E0EA97E" wp14:editId="738931C5">
                  <wp:extent cx="2777490" cy="377825"/>
                  <wp:effectExtent l="0" t="0" r="3810" b="317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2777490" cy="377825"/>
                          </a:xfrm>
                          <a:prstGeom prst="rect">
                            <a:avLst/>
                          </a:prstGeom>
                        </pic:spPr>
                      </pic:pic>
                    </a:graphicData>
                  </a:graphic>
                </wp:inline>
              </w:drawing>
            </w:r>
          </w:p>
          <w:p w14:paraId="27FCBCCA" w14:textId="0031C731" w:rsidR="00756E22" w:rsidRPr="00756E22" w:rsidRDefault="00756E22" w:rsidP="00756E22"/>
        </w:tc>
      </w:tr>
    </w:tbl>
    <w:p w14:paraId="4B050452" w14:textId="77777777" w:rsidR="00B937FE" w:rsidRDefault="00B937FE">
      <w:pPr>
        <w:rPr>
          <w:rFonts w:ascii="Calibri" w:eastAsiaTheme="majorEastAsia" w:hAnsi="Calibri" w:cstheme="majorBidi"/>
          <w:b/>
          <w:bCs/>
          <w:color w:val="17365D"/>
          <w:sz w:val="36"/>
          <w:szCs w:val="26"/>
        </w:rPr>
      </w:pPr>
      <w:r>
        <w:br w:type="page"/>
      </w:r>
    </w:p>
    <w:p w14:paraId="5E99D576" w14:textId="19ED98A0" w:rsidR="00B937FE" w:rsidRDefault="00B937FE" w:rsidP="00B937FE">
      <w:pPr>
        <w:pStyle w:val="Heading2"/>
      </w:pPr>
      <w:bookmarkStart w:id="76" w:name="_Toc63844136"/>
      <w:r>
        <w:lastRenderedPageBreak/>
        <w:t>Transmission ROW Questions</w:t>
      </w:r>
      <w:bookmarkEnd w:id="76"/>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0"/>
        <w:gridCol w:w="4590"/>
      </w:tblGrid>
      <w:tr w:rsidR="007B5483" w14:paraId="7ECCCDD9" w14:textId="77777777" w:rsidTr="007B5483">
        <w:tc>
          <w:tcPr>
            <w:tcW w:w="4770" w:type="dxa"/>
          </w:tcPr>
          <w:p w14:paraId="04DD3AD8" w14:textId="77777777" w:rsidR="007B5483" w:rsidRDefault="007B5483" w:rsidP="00E74302">
            <w:pPr>
              <w:pStyle w:val="Heading4"/>
              <w:outlineLvl w:val="3"/>
            </w:pPr>
            <w:r>
              <w:t>Is a notification required for brush clearing?</w:t>
            </w:r>
          </w:p>
          <w:p w14:paraId="36272E83" w14:textId="77777777" w:rsidR="007B5483" w:rsidRDefault="007B5483" w:rsidP="00E74302">
            <w:pPr>
              <w:pStyle w:val="ListNumber"/>
            </w:pPr>
            <w:r>
              <w:t xml:space="preserve">Select </w:t>
            </w:r>
            <w:r w:rsidRPr="00A35DD7">
              <w:rPr>
                <w:b/>
              </w:rPr>
              <w:t>Yes or No</w:t>
            </w:r>
            <w:r>
              <w:t>.</w:t>
            </w:r>
          </w:p>
          <w:p w14:paraId="18301A5B" w14:textId="77777777" w:rsidR="007B5483" w:rsidRDefault="007B5483" w:rsidP="00D81B64">
            <w:pPr>
              <w:pStyle w:val="ListBullet2"/>
            </w:pPr>
            <w:r>
              <w:t xml:space="preserve">If Yes, select the appropriate </w:t>
            </w:r>
            <w:r w:rsidRPr="00B937FE">
              <w:t xml:space="preserve">notification </w:t>
            </w:r>
            <w:r w:rsidRPr="00A35DD7">
              <w:t>Reason(s)</w:t>
            </w:r>
            <w:r>
              <w:t xml:space="preserve">, and </w:t>
            </w:r>
            <w:r w:rsidRPr="00A35DD7">
              <w:rPr>
                <w:color w:val="FF0000"/>
              </w:rPr>
              <w:t>create a Notification</w:t>
            </w:r>
            <w:r>
              <w:t>.</w:t>
            </w:r>
          </w:p>
          <w:p w14:paraId="086FC278" w14:textId="77777777" w:rsidR="007B5483" w:rsidRDefault="007B5483" w:rsidP="00E74302">
            <w:pPr>
              <w:pStyle w:val="Heading4"/>
              <w:outlineLvl w:val="3"/>
            </w:pPr>
            <w:r>
              <w:t>Brush Clearing Notification Reasons</w:t>
            </w:r>
          </w:p>
          <w:p w14:paraId="42842BEB" w14:textId="77777777" w:rsidR="007B5483" w:rsidRPr="00A35DD7" w:rsidRDefault="007B5483" w:rsidP="00E74302">
            <w:pPr>
              <w:pStyle w:val="ListNumber"/>
            </w:pPr>
            <w:r>
              <w:t>Select the appropriate reason(s).</w:t>
            </w:r>
          </w:p>
        </w:tc>
        <w:tc>
          <w:tcPr>
            <w:tcW w:w="4590" w:type="dxa"/>
          </w:tcPr>
          <w:p w14:paraId="6395A44B" w14:textId="77777777" w:rsidR="007B5483" w:rsidRDefault="007B5483" w:rsidP="00E74302">
            <w:pPr>
              <w:pStyle w:val="Graphic"/>
              <w:rPr>
                <w:b/>
                <w:bCs/>
              </w:rPr>
            </w:pPr>
            <w:r>
              <w:rPr>
                <w:noProof/>
              </w:rPr>
              <w:drawing>
                <wp:inline distT="0" distB="0" distL="0" distR="0" wp14:anchorId="120200A9" wp14:editId="096C2668">
                  <wp:extent cx="2754996" cy="1667934"/>
                  <wp:effectExtent l="0" t="0" r="7620" b="889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2775253" cy="1680198"/>
                          </a:xfrm>
                          <a:prstGeom prst="rect">
                            <a:avLst/>
                          </a:prstGeom>
                        </pic:spPr>
                      </pic:pic>
                    </a:graphicData>
                  </a:graphic>
                </wp:inline>
              </w:drawing>
            </w:r>
          </w:p>
        </w:tc>
      </w:tr>
    </w:tbl>
    <w:p w14:paraId="1182B657" w14:textId="77777777" w:rsidR="00B937FE" w:rsidRDefault="00B937FE"/>
    <w:p w14:paraId="5CA9E05D" w14:textId="3E30DA5A" w:rsidR="007B5483" w:rsidRDefault="007B5483" w:rsidP="007B5483">
      <w:pPr>
        <w:pStyle w:val="Heading2"/>
      </w:pPr>
      <w:bookmarkStart w:id="77" w:name="_Toc63844137"/>
      <w:r>
        <w:t>PRIORITY 1</w:t>
      </w:r>
      <w:bookmarkEnd w:id="77"/>
    </w:p>
    <w:p w14:paraId="7C11492A" w14:textId="666AD0F5" w:rsidR="007B5483" w:rsidRDefault="007B5483">
      <w:r>
        <w:t>If a priority 1 was identified, follow the existing procedures.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0"/>
        <w:gridCol w:w="4500"/>
      </w:tblGrid>
      <w:tr w:rsidR="007B5483" w14:paraId="53636AAB" w14:textId="77777777" w:rsidTr="007B5483">
        <w:tc>
          <w:tcPr>
            <w:tcW w:w="4860" w:type="dxa"/>
          </w:tcPr>
          <w:p w14:paraId="3B4EE0DB" w14:textId="7FA71CDC" w:rsidR="007B5483" w:rsidRDefault="007B5483" w:rsidP="00E74302">
            <w:pPr>
              <w:pStyle w:val="Heading4"/>
              <w:outlineLvl w:val="3"/>
            </w:pPr>
            <w:r>
              <w:t>Was a Priority 1 Notification identified during this inspection?</w:t>
            </w:r>
          </w:p>
          <w:p w14:paraId="5C1504CD" w14:textId="77777777" w:rsidR="007B5483" w:rsidRDefault="007B5483" w:rsidP="00E74302">
            <w:pPr>
              <w:pStyle w:val="ListNumber"/>
            </w:pPr>
            <w:r>
              <w:t xml:space="preserve">Select </w:t>
            </w:r>
            <w:r w:rsidRPr="00A35DD7">
              <w:rPr>
                <w:b/>
              </w:rPr>
              <w:t>Yes or No</w:t>
            </w:r>
            <w:r>
              <w:t>.</w:t>
            </w:r>
          </w:p>
          <w:p w14:paraId="2D66251C" w14:textId="0A48B80E" w:rsidR="007B5483" w:rsidRDefault="007B5483" w:rsidP="00D81B64">
            <w:pPr>
              <w:pStyle w:val="ListBullet2"/>
            </w:pPr>
            <w:r>
              <w:t>If Yes, provide the CMS Notification Number.</w:t>
            </w:r>
          </w:p>
          <w:p w14:paraId="42AA6795" w14:textId="4EDE7BC6" w:rsidR="007B5483" w:rsidRDefault="007B5483" w:rsidP="00E74302">
            <w:pPr>
              <w:pStyle w:val="Heading4"/>
              <w:outlineLvl w:val="3"/>
            </w:pPr>
            <w:r>
              <w:t>CMS Created Notification Number</w:t>
            </w:r>
          </w:p>
          <w:p w14:paraId="1E5492C0" w14:textId="12CB653A" w:rsidR="007B5483" w:rsidRPr="00A35DD7" w:rsidRDefault="007B5483" w:rsidP="00E74302">
            <w:pPr>
              <w:pStyle w:val="ListNumber"/>
            </w:pPr>
            <w:r>
              <w:t xml:space="preserve">Enter the </w:t>
            </w:r>
            <w:r w:rsidRPr="00FB3E1C">
              <w:rPr>
                <w:b/>
                <w:bCs/>
              </w:rPr>
              <w:t>P1 notification number</w:t>
            </w:r>
            <w:r>
              <w:t>.</w:t>
            </w:r>
          </w:p>
        </w:tc>
        <w:tc>
          <w:tcPr>
            <w:tcW w:w="4500" w:type="dxa"/>
          </w:tcPr>
          <w:p w14:paraId="2D8E9E80" w14:textId="25FC1839" w:rsidR="007B5483" w:rsidRDefault="007B5483" w:rsidP="00E74302">
            <w:pPr>
              <w:pStyle w:val="Graphic"/>
              <w:rPr>
                <w:b/>
                <w:bCs/>
              </w:rPr>
            </w:pPr>
            <w:r>
              <w:rPr>
                <w:noProof/>
              </w:rPr>
              <w:drawing>
                <wp:inline distT="0" distB="0" distL="0" distR="0" wp14:anchorId="533A08C4" wp14:editId="08C202D7">
                  <wp:extent cx="2676599" cy="1270000"/>
                  <wp:effectExtent l="0" t="0" r="9525" b="635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2684243" cy="1273627"/>
                          </a:xfrm>
                          <a:prstGeom prst="rect">
                            <a:avLst/>
                          </a:prstGeom>
                        </pic:spPr>
                      </pic:pic>
                    </a:graphicData>
                  </a:graphic>
                </wp:inline>
              </w:drawing>
            </w:r>
          </w:p>
        </w:tc>
      </w:tr>
    </w:tbl>
    <w:p w14:paraId="1A4DFB6A" w14:textId="7AFEA6BB" w:rsidR="00CD3446" w:rsidRDefault="00F63F4D">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60"/>
        <w:gridCol w:w="4410"/>
      </w:tblGrid>
      <w:tr w:rsidR="00E77607" w:rsidRPr="001A255D" w14:paraId="0E5F7E2A" w14:textId="77777777" w:rsidTr="008F1227">
        <w:tc>
          <w:tcPr>
            <w:tcW w:w="4860" w:type="dxa"/>
          </w:tcPr>
          <w:p w14:paraId="7B36724A" w14:textId="05C0DBB4" w:rsidR="00E77607" w:rsidRDefault="00E77607" w:rsidP="001C6B4D">
            <w:pPr>
              <w:pStyle w:val="Heading2"/>
              <w:outlineLvl w:val="1"/>
            </w:pPr>
            <w:bookmarkStart w:id="78" w:name="_Toc63844138"/>
            <w:r>
              <w:lastRenderedPageBreak/>
              <w:t>Notifications</w:t>
            </w:r>
            <w:bookmarkEnd w:id="78"/>
          </w:p>
          <w:p w14:paraId="28B58345" w14:textId="2D341FA2" w:rsidR="00E77607" w:rsidRDefault="001C6B4D" w:rsidP="00E77607">
            <w:pPr>
              <w:pStyle w:val="BodyText"/>
            </w:pPr>
            <w:r>
              <w:t>Follow the steps below to create notifications.</w:t>
            </w:r>
          </w:p>
          <w:p w14:paraId="43AE554E" w14:textId="047F4B68" w:rsidR="005420D6" w:rsidRDefault="005420D6" w:rsidP="00E77607">
            <w:pPr>
              <w:pStyle w:val="BodyText"/>
            </w:pPr>
            <w:r w:rsidRPr="005420D6">
              <w:rPr>
                <w:b/>
                <w:bCs/>
              </w:rPr>
              <w:t>NOTE:</w:t>
            </w:r>
            <w:r>
              <w:t xml:space="preserve"> A notification must be created for each condition.</w:t>
            </w:r>
          </w:p>
          <w:p w14:paraId="151679A3" w14:textId="1A452EF2" w:rsidR="001C6B4D" w:rsidRDefault="001C6B4D" w:rsidP="008F1227">
            <w:pPr>
              <w:pStyle w:val="Heading4"/>
              <w:outlineLvl w:val="3"/>
            </w:pPr>
            <w:r>
              <w:t>Notification Needed, If Any?</w:t>
            </w:r>
          </w:p>
          <w:p w14:paraId="2DEB37BE" w14:textId="6EE6B24F" w:rsidR="007B5483" w:rsidRDefault="00E74302" w:rsidP="0046703C">
            <w:r>
              <w:t xml:space="preserve">This field will auto populate based on the answers provided pertaining to notification required. </w:t>
            </w:r>
          </w:p>
          <w:p w14:paraId="440C2E90" w14:textId="3736334A" w:rsidR="0046703C" w:rsidRPr="0046703C" w:rsidRDefault="00E74302" w:rsidP="00E74302">
            <w:pPr>
              <w:pStyle w:val="ListBullet"/>
            </w:pPr>
            <w:r>
              <w:t>If notifications are needed, the system will indicate the number of notificatio</w:t>
            </w:r>
            <w:r w:rsidR="00DF4A75">
              <w:t>ns that you will need to create for this inspection.</w:t>
            </w:r>
          </w:p>
          <w:p w14:paraId="71091DD2" w14:textId="77777777" w:rsidR="009418EF" w:rsidRDefault="009418EF" w:rsidP="009418EF">
            <w:pPr>
              <w:pStyle w:val="Heading3"/>
              <w:outlineLvl w:val="2"/>
            </w:pPr>
            <w:bookmarkStart w:id="79" w:name="_Toc63844139"/>
            <w:r>
              <w:t>Priority</w:t>
            </w:r>
            <w:bookmarkEnd w:id="79"/>
            <w:r>
              <w:t xml:space="preserve"> </w:t>
            </w:r>
          </w:p>
          <w:p w14:paraId="799C7B99" w14:textId="6509006F" w:rsidR="005420D6" w:rsidRDefault="009418EF" w:rsidP="005420D6">
            <w:pPr>
              <w:pStyle w:val="ListNumber"/>
            </w:pPr>
            <w:r>
              <w:t xml:space="preserve">Select the appropriate </w:t>
            </w:r>
            <w:r w:rsidRPr="005420D6">
              <w:rPr>
                <w:b/>
                <w:bCs/>
              </w:rPr>
              <w:t>priority code</w:t>
            </w:r>
            <w:r w:rsidR="005420D6" w:rsidRPr="005420D6">
              <w:rPr>
                <w:b/>
                <w:bCs/>
              </w:rPr>
              <w:t xml:space="preserve"> (P2 or P3)</w:t>
            </w:r>
            <w:r>
              <w:t xml:space="preserve"> for each notification that needs to be created</w:t>
            </w:r>
            <w:r w:rsidR="005420D6">
              <w:t>.</w:t>
            </w:r>
          </w:p>
        </w:tc>
        <w:tc>
          <w:tcPr>
            <w:tcW w:w="4410" w:type="dxa"/>
          </w:tcPr>
          <w:p w14:paraId="789351A6" w14:textId="6E099BAC" w:rsidR="00E77607" w:rsidRDefault="00992ECF" w:rsidP="00E74302">
            <w:pPr>
              <w:pStyle w:val="Graphic"/>
              <w:rPr>
                <w:noProof/>
              </w:rPr>
            </w:pPr>
            <w:r>
              <w:rPr>
                <w:noProof/>
              </w:rPr>
              <w:drawing>
                <wp:inline distT="0" distB="0" distL="0" distR="0" wp14:anchorId="01A5F971" wp14:editId="575F2384">
                  <wp:extent cx="2663190" cy="1614170"/>
                  <wp:effectExtent l="0" t="0" r="3810" b="508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2663190" cy="1614170"/>
                          </a:xfrm>
                          <a:prstGeom prst="rect">
                            <a:avLst/>
                          </a:prstGeom>
                        </pic:spPr>
                      </pic:pic>
                    </a:graphicData>
                  </a:graphic>
                </wp:inline>
              </w:drawing>
            </w:r>
          </w:p>
          <w:p w14:paraId="5CBD783A" w14:textId="77777777" w:rsidR="00992ECF" w:rsidRPr="00992ECF" w:rsidRDefault="00992ECF" w:rsidP="00992ECF"/>
          <w:p w14:paraId="1508D1A6" w14:textId="5B4FDA1C" w:rsidR="00E77607" w:rsidRPr="001A255D" w:rsidRDefault="0027353E" w:rsidP="00E74302">
            <w:r>
              <w:rPr>
                <w:noProof/>
              </w:rPr>
              <w:drawing>
                <wp:inline distT="0" distB="0" distL="0" distR="0" wp14:anchorId="216F5949" wp14:editId="47C11BB0">
                  <wp:extent cx="2663190" cy="1890395"/>
                  <wp:effectExtent l="0" t="0" r="381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2663190" cy="1890395"/>
                          </a:xfrm>
                          <a:prstGeom prst="rect">
                            <a:avLst/>
                          </a:prstGeom>
                        </pic:spPr>
                      </pic:pic>
                    </a:graphicData>
                  </a:graphic>
                </wp:inline>
              </w:drawing>
            </w:r>
          </w:p>
        </w:tc>
      </w:tr>
      <w:tr w:rsidR="00A00BF0" w:rsidRPr="001A255D" w14:paraId="0C81CDBC" w14:textId="77777777" w:rsidTr="00BA1DC2">
        <w:trPr>
          <w:trHeight w:val="8155"/>
        </w:trPr>
        <w:tc>
          <w:tcPr>
            <w:tcW w:w="4860" w:type="dxa"/>
          </w:tcPr>
          <w:p w14:paraId="5A91CE43" w14:textId="2831346D" w:rsidR="00A00BF0" w:rsidRDefault="0046703C" w:rsidP="00A00BF0">
            <w:pPr>
              <w:pStyle w:val="ListNumber"/>
            </w:pPr>
            <w:r>
              <w:lastRenderedPageBreak/>
              <w:t>Create the notification by selecting the appropriate options based on the condition:</w:t>
            </w:r>
          </w:p>
          <w:p w14:paraId="4B93CAF8" w14:textId="25997D13" w:rsidR="0046703C" w:rsidRPr="00583A4A" w:rsidRDefault="0046703C" w:rsidP="00D81B64">
            <w:pPr>
              <w:pStyle w:val="ListBullet2"/>
            </w:pPr>
            <w:r w:rsidRPr="00583A4A">
              <w:t xml:space="preserve">Object </w:t>
            </w:r>
            <w:r w:rsidR="00C334EB" w:rsidRPr="00C334EB">
              <w:t>Type</w:t>
            </w:r>
            <w:r w:rsidR="00E74302" w:rsidRPr="000D4CB4">
              <w:t xml:space="preserve"> </w:t>
            </w:r>
            <w:r w:rsidR="00F81D4A">
              <w:t>(Item Object Part</w:t>
            </w:r>
            <w:r w:rsidR="00A2225A">
              <w:t xml:space="preserve">) </w:t>
            </w:r>
            <w:r w:rsidR="00E74302" w:rsidRPr="000D4CB4">
              <w:t>will be pre</w:t>
            </w:r>
            <w:r w:rsidR="00DF4A75" w:rsidRPr="000D4CB4">
              <w:t>-</w:t>
            </w:r>
            <w:r w:rsidR="00E74302" w:rsidRPr="000D4CB4">
              <w:t>populated based on the data for the structure</w:t>
            </w:r>
            <w:r w:rsidR="00E74302">
              <w:t>.</w:t>
            </w:r>
          </w:p>
          <w:p w14:paraId="12C28A72" w14:textId="02D7364A" w:rsidR="0046703C" w:rsidRPr="000D4CB4" w:rsidRDefault="0046703C" w:rsidP="00D81B64">
            <w:pPr>
              <w:pStyle w:val="ListBullet2"/>
            </w:pPr>
            <w:r w:rsidRPr="000D4CB4">
              <w:t>Object Part</w:t>
            </w:r>
            <w:r w:rsidR="00C334EB">
              <w:t xml:space="preserve"> </w:t>
            </w:r>
            <w:r w:rsidR="00C334EB" w:rsidRPr="00C334EB">
              <w:t>(Item Object Piece)</w:t>
            </w:r>
          </w:p>
          <w:p w14:paraId="3402DF76" w14:textId="43E8BC66" w:rsidR="0046703C" w:rsidRPr="00583A4A" w:rsidRDefault="0046703C" w:rsidP="00D81B64">
            <w:pPr>
              <w:pStyle w:val="ListBullet2"/>
            </w:pPr>
            <w:r w:rsidRPr="00583A4A">
              <w:t>Elevation</w:t>
            </w:r>
            <w:r w:rsidR="00F81D4A">
              <w:t xml:space="preserve"> </w:t>
            </w:r>
            <w:r w:rsidR="00F81D4A" w:rsidRPr="00F81D4A">
              <w:rPr>
                <w:b/>
                <w:bCs/>
              </w:rPr>
              <w:t>(</w:t>
            </w:r>
            <w:r w:rsidR="00F81D4A">
              <w:rPr>
                <w:b/>
                <w:bCs/>
              </w:rPr>
              <w:t>C</w:t>
            </w:r>
            <w:r w:rsidR="00F81D4A" w:rsidRPr="00F81D4A">
              <w:rPr>
                <w:b/>
                <w:bCs/>
              </w:rPr>
              <w:t>oding)</w:t>
            </w:r>
          </w:p>
          <w:p w14:paraId="548422B7" w14:textId="39B41B70" w:rsidR="0046703C" w:rsidRPr="00583A4A" w:rsidRDefault="0046703C" w:rsidP="00D81B64">
            <w:pPr>
              <w:pStyle w:val="ListBullet2"/>
            </w:pPr>
            <w:r w:rsidRPr="00583A4A">
              <w:t>Condition</w:t>
            </w:r>
            <w:r w:rsidR="00F81D4A">
              <w:t xml:space="preserve"> </w:t>
            </w:r>
            <w:r w:rsidR="00F81D4A" w:rsidRPr="00F81D4A">
              <w:t>(Item Damage Piece)</w:t>
            </w:r>
          </w:p>
          <w:p w14:paraId="09685DBC" w14:textId="2736EC22" w:rsidR="0046703C" w:rsidRPr="00583A4A" w:rsidRDefault="0046703C" w:rsidP="00D81B64">
            <w:pPr>
              <w:pStyle w:val="ListBullet2"/>
            </w:pPr>
            <w:r w:rsidRPr="00583A4A">
              <w:t>Action Required</w:t>
            </w:r>
            <w:r w:rsidR="00F81D4A">
              <w:t xml:space="preserve"> </w:t>
            </w:r>
            <w:r w:rsidR="00F81D4A" w:rsidRPr="00F81D4A">
              <w:rPr>
                <w:b/>
                <w:bCs/>
              </w:rPr>
              <w:t>(Activity Code)</w:t>
            </w:r>
          </w:p>
          <w:p w14:paraId="423824D6" w14:textId="7E5D53B5" w:rsidR="0046703C" w:rsidRDefault="00DF4A75" w:rsidP="008F1227">
            <w:pPr>
              <w:pStyle w:val="Results"/>
            </w:pPr>
            <w:r>
              <w:t xml:space="preserve">Review the </w:t>
            </w:r>
            <w:r w:rsidR="0046703C">
              <w:t xml:space="preserve">problem </w:t>
            </w:r>
            <w:r>
              <w:t>statement created to ensure it matches the condition identified.</w:t>
            </w:r>
          </w:p>
          <w:p w14:paraId="26983BAE" w14:textId="7F1EA8AB" w:rsidR="00823162" w:rsidRDefault="00823162" w:rsidP="000D4CB4">
            <w:pPr>
              <w:pStyle w:val="Heading3"/>
              <w:outlineLvl w:val="2"/>
            </w:pPr>
            <w:bookmarkStart w:id="80" w:name="_Toc63844140"/>
            <w:r>
              <w:t>Find and Fix?</w:t>
            </w:r>
            <w:bookmarkEnd w:id="80"/>
          </w:p>
          <w:p w14:paraId="5639B6DC" w14:textId="72CF9C6E" w:rsidR="00823162" w:rsidRDefault="000D4CB4" w:rsidP="000D4CB4">
            <w:pPr>
              <w:pStyle w:val="ListBullet"/>
            </w:pPr>
            <w:r>
              <w:t xml:space="preserve">Select </w:t>
            </w:r>
            <w:r w:rsidRPr="000D4CB4">
              <w:rPr>
                <w:b/>
                <w:bCs/>
              </w:rPr>
              <w:t>Yes or No</w:t>
            </w:r>
            <w:r>
              <w:t>.</w:t>
            </w:r>
          </w:p>
          <w:p w14:paraId="21B11BE1" w14:textId="365B93A2" w:rsidR="003D5F4D" w:rsidRPr="00D81B64" w:rsidRDefault="003D5F4D" w:rsidP="00D81B64">
            <w:pPr>
              <w:pStyle w:val="ListBullet2"/>
            </w:pPr>
            <w:r w:rsidRPr="00D81B64">
              <w:t xml:space="preserve">If </w:t>
            </w:r>
            <w:r w:rsidRPr="005D661B">
              <w:rPr>
                <w:b/>
                <w:bCs/>
              </w:rPr>
              <w:t>Yes</w:t>
            </w:r>
            <w:r w:rsidRPr="00D81B64">
              <w:t xml:space="preserve">, </w:t>
            </w:r>
            <w:r w:rsidR="00D81B64">
              <w:t>enter the Cause of Damage and Action Taken Codes.</w:t>
            </w:r>
          </w:p>
          <w:p w14:paraId="7EEA044C" w14:textId="72D3134C" w:rsidR="00C7244F" w:rsidRDefault="00E74302" w:rsidP="0046703C">
            <w:pPr>
              <w:pStyle w:val="BodyText"/>
            </w:pPr>
            <w:r>
              <w:t>The Circuit Name and Circuit FLOC (Circuit Section) will auto populate.</w:t>
            </w:r>
          </w:p>
          <w:p w14:paraId="14053E3C" w14:textId="1EA1C883" w:rsidR="00C7244F" w:rsidRDefault="008F1227" w:rsidP="008F1227">
            <w:pPr>
              <w:pStyle w:val="Heading4"/>
              <w:outlineLvl w:val="3"/>
            </w:pPr>
            <w:r>
              <w:t>Notifications Needed Comments</w:t>
            </w:r>
          </w:p>
          <w:p w14:paraId="54FF94B0" w14:textId="5013D8B4" w:rsidR="00C7244F" w:rsidRDefault="00DF4A75" w:rsidP="00EF69A6">
            <w:pPr>
              <w:pStyle w:val="ListNumber"/>
            </w:pPr>
            <w:r>
              <w:t xml:space="preserve">Provide a detail description of </w:t>
            </w:r>
            <w:r w:rsidR="00125619">
              <w:t>the condition identified.</w:t>
            </w:r>
          </w:p>
          <w:p w14:paraId="4A37DF81" w14:textId="77777777" w:rsidR="00EF69A6" w:rsidRPr="00EF69A6" w:rsidRDefault="00EF69A6" w:rsidP="0046703C">
            <w:pPr>
              <w:pStyle w:val="BodyText"/>
              <w:rPr>
                <w:b/>
              </w:rPr>
            </w:pPr>
            <w:r w:rsidRPr="00EF69A6">
              <w:rPr>
                <w:b/>
              </w:rPr>
              <w:t xml:space="preserve">You must create a separate Notification for each condition found. </w:t>
            </w:r>
          </w:p>
          <w:p w14:paraId="7EA46F45" w14:textId="57026A2B" w:rsidR="00EF69A6" w:rsidRDefault="005A22CF" w:rsidP="00EF69A6">
            <w:pPr>
              <w:pStyle w:val="ListNumber"/>
            </w:pPr>
            <w:r>
              <w:t>Select</w:t>
            </w:r>
            <w:r w:rsidR="00EF69A6">
              <w:t xml:space="preserve"> the </w:t>
            </w:r>
            <w:r w:rsidR="00EF69A6" w:rsidRPr="00EF69A6">
              <w:rPr>
                <w:b/>
              </w:rPr>
              <w:t>+</w:t>
            </w:r>
            <w:r w:rsidR="00EF69A6">
              <w:t xml:space="preserve"> icon to create an additional Not</w:t>
            </w:r>
            <w:r w:rsidR="00E74302">
              <w:t>ification(s) and follow the steps above.</w:t>
            </w:r>
          </w:p>
        </w:tc>
        <w:tc>
          <w:tcPr>
            <w:tcW w:w="4410" w:type="dxa"/>
          </w:tcPr>
          <w:p w14:paraId="20F3DC1A" w14:textId="34A6E9F5" w:rsidR="00A00BF0" w:rsidRDefault="00352853" w:rsidP="00E77607">
            <w:pPr>
              <w:pStyle w:val="Graphic"/>
            </w:pPr>
            <w:r>
              <w:rPr>
                <w:noProof/>
              </w:rPr>
              <w:drawing>
                <wp:inline distT="0" distB="0" distL="0" distR="0" wp14:anchorId="2E3D3AC0" wp14:editId="7E0391F7">
                  <wp:extent cx="2663190" cy="2279650"/>
                  <wp:effectExtent l="0" t="0" r="3810" b="635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2663190" cy="2279650"/>
                          </a:xfrm>
                          <a:prstGeom prst="rect">
                            <a:avLst/>
                          </a:prstGeom>
                        </pic:spPr>
                      </pic:pic>
                    </a:graphicData>
                  </a:graphic>
                </wp:inline>
              </w:drawing>
            </w:r>
          </w:p>
          <w:p w14:paraId="026A1A33" w14:textId="0A6405E9" w:rsidR="00EA036A" w:rsidRDefault="00D81B64" w:rsidP="00EA036A">
            <w:r>
              <w:rPr>
                <w:noProof/>
              </w:rPr>
              <w:drawing>
                <wp:inline distT="0" distB="0" distL="0" distR="0" wp14:anchorId="3A437B56" wp14:editId="49DF54DA">
                  <wp:extent cx="2663190" cy="1054735"/>
                  <wp:effectExtent l="0" t="0" r="381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2663190" cy="1054735"/>
                          </a:xfrm>
                          <a:prstGeom prst="rect">
                            <a:avLst/>
                          </a:prstGeom>
                        </pic:spPr>
                      </pic:pic>
                    </a:graphicData>
                  </a:graphic>
                </wp:inline>
              </w:drawing>
            </w:r>
          </w:p>
          <w:p w14:paraId="013EBF26" w14:textId="77777777" w:rsidR="00EA036A" w:rsidRPr="00EA036A" w:rsidRDefault="00EA036A" w:rsidP="00EA036A"/>
          <w:p w14:paraId="07223422" w14:textId="1476FBA0" w:rsidR="00C7244F" w:rsidRDefault="00E74302" w:rsidP="00C7244F">
            <w:pPr>
              <w:rPr>
                <w:noProof/>
              </w:rPr>
            </w:pPr>
            <w:r>
              <w:rPr>
                <w:noProof/>
              </w:rPr>
              <w:drawing>
                <wp:inline distT="0" distB="0" distL="0" distR="0" wp14:anchorId="339FDB1A" wp14:editId="16A55435">
                  <wp:extent cx="2663190" cy="813435"/>
                  <wp:effectExtent l="0" t="0" r="3810" b="571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2663190" cy="813435"/>
                          </a:xfrm>
                          <a:prstGeom prst="rect">
                            <a:avLst/>
                          </a:prstGeom>
                        </pic:spPr>
                      </pic:pic>
                    </a:graphicData>
                  </a:graphic>
                </wp:inline>
              </w:drawing>
            </w:r>
          </w:p>
          <w:p w14:paraId="054D960B" w14:textId="7E34ED6C" w:rsidR="00E74302" w:rsidRPr="00C7244F" w:rsidRDefault="00E74302" w:rsidP="00C7244F">
            <w:r>
              <w:rPr>
                <w:noProof/>
              </w:rPr>
              <w:drawing>
                <wp:inline distT="0" distB="0" distL="0" distR="0" wp14:anchorId="4F8542AB" wp14:editId="5C7CBB79">
                  <wp:extent cx="2679376" cy="1439334"/>
                  <wp:effectExtent l="0" t="0" r="6985" b="889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2720657" cy="1461510"/>
                          </a:xfrm>
                          <a:prstGeom prst="rect">
                            <a:avLst/>
                          </a:prstGeom>
                        </pic:spPr>
                      </pic:pic>
                    </a:graphicData>
                  </a:graphic>
                </wp:inline>
              </w:drawing>
            </w:r>
          </w:p>
        </w:tc>
      </w:tr>
    </w:tbl>
    <w:p w14:paraId="7FBC3DBC" w14:textId="77777777" w:rsidR="00711FF5" w:rsidRDefault="00711FF5" w:rsidP="00125619">
      <w:pPr>
        <w:rPr>
          <w:rFonts w:ascii="Calibri" w:eastAsiaTheme="majorEastAsia" w:hAnsi="Calibri" w:cstheme="majorBidi"/>
          <w:color w:val="17365D"/>
          <w:sz w:val="44"/>
          <w:szCs w:val="28"/>
        </w:rPr>
      </w:pPr>
      <w:bookmarkStart w:id="81" w:name="_Unable_to_Inspect"/>
      <w:bookmarkEnd w:id="81"/>
      <w:r>
        <w:br w:type="page"/>
      </w:r>
    </w:p>
    <w:p w14:paraId="37E04EC4" w14:textId="1BED755D" w:rsidR="001F67D2" w:rsidRDefault="001F67D2" w:rsidP="001F67D2">
      <w:pPr>
        <w:pStyle w:val="Heading1"/>
      </w:pPr>
      <w:bookmarkStart w:id="82" w:name="_Unable_to_Inspect_1"/>
      <w:bookmarkStart w:id="83" w:name="_Toc63844141"/>
      <w:bookmarkEnd w:id="82"/>
      <w:r>
        <w:lastRenderedPageBreak/>
        <w:t>Unable to Inspect Steps</w:t>
      </w:r>
      <w:bookmarkEnd w:id="83"/>
    </w:p>
    <w:tbl>
      <w:tblPr>
        <w:tblStyle w:val="TableGrid"/>
        <w:tblW w:w="93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490"/>
        <w:gridCol w:w="3875"/>
      </w:tblGrid>
      <w:tr w:rsidR="001F67D2" w:rsidRPr="001A255D" w14:paraId="6C84F642" w14:textId="77777777" w:rsidTr="005A22CF">
        <w:tc>
          <w:tcPr>
            <w:tcW w:w="5490" w:type="dxa"/>
          </w:tcPr>
          <w:p w14:paraId="333A800F" w14:textId="77777777" w:rsidR="001F67D2" w:rsidRDefault="001F67D2" w:rsidP="00CD3446">
            <w:pPr>
              <w:pStyle w:val="Heading2"/>
              <w:outlineLvl w:val="1"/>
            </w:pPr>
            <w:bookmarkStart w:id="84" w:name="_Toc63844142"/>
            <w:r>
              <w:t>Are You Able to Proceed with this Inspection?</w:t>
            </w:r>
            <w:bookmarkEnd w:id="84"/>
          </w:p>
          <w:p w14:paraId="664F8488" w14:textId="77777777" w:rsidR="001F67D2" w:rsidRPr="00F052DE" w:rsidRDefault="001F67D2" w:rsidP="00CD3446">
            <w:pPr>
              <w:pStyle w:val="ListNumber"/>
              <w:numPr>
                <w:ilvl w:val="0"/>
                <w:numId w:val="34"/>
              </w:numPr>
            </w:pPr>
            <w:r>
              <w:t xml:space="preserve">Select </w:t>
            </w:r>
            <w:r w:rsidRPr="003917E9">
              <w:rPr>
                <w:b/>
              </w:rPr>
              <w:t>No</w:t>
            </w:r>
            <w:r>
              <w:t xml:space="preserve"> if unable to inspect.</w:t>
            </w:r>
          </w:p>
        </w:tc>
        <w:tc>
          <w:tcPr>
            <w:tcW w:w="3875" w:type="dxa"/>
          </w:tcPr>
          <w:p w14:paraId="139C4162" w14:textId="19021AE7" w:rsidR="001F67D2" w:rsidRDefault="005A22CF" w:rsidP="00CD3446">
            <w:pPr>
              <w:pStyle w:val="Graphic"/>
              <w:rPr>
                <w:noProof/>
              </w:rPr>
            </w:pPr>
            <w:r>
              <w:rPr>
                <w:noProof/>
              </w:rPr>
              <w:drawing>
                <wp:inline distT="0" distB="0" distL="0" distR="0" wp14:anchorId="00CED1A2" wp14:editId="194CF2CB">
                  <wp:extent cx="2323465" cy="685800"/>
                  <wp:effectExtent l="0" t="0" r="635"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2323465" cy="685800"/>
                          </a:xfrm>
                          <a:prstGeom prst="rect">
                            <a:avLst/>
                          </a:prstGeom>
                        </pic:spPr>
                      </pic:pic>
                    </a:graphicData>
                  </a:graphic>
                </wp:inline>
              </w:drawing>
            </w:r>
          </w:p>
        </w:tc>
      </w:tr>
      <w:tr w:rsidR="008266FF" w:rsidRPr="001A255D" w14:paraId="62168227" w14:textId="77777777" w:rsidTr="008266FF">
        <w:tc>
          <w:tcPr>
            <w:tcW w:w="9365" w:type="dxa"/>
            <w:gridSpan w:val="2"/>
          </w:tcPr>
          <w:p w14:paraId="48440813" w14:textId="1FB88356" w:rsidR="008266FF" w:rsidRDefault="008266FF" w:rsidP="00CD3446">
            <w:pPr>
              <w:pStyle w:val="Heading3"/>
              <w:outlineLvl w:val="2"/>
            </w:pPr>
            <w:bookmarkStart w:id="85" w:name="_Toc63844143"/>
            <w:r>
              <w:t>Unable to Inspect Category</w:t>
            </w:r>
            <w:bookmarkEnd w:id="85"/>
          </w:p>
          <w:p w14:paraId="74F69A70" w14:textId="77777777" w:rsidR="008266FF" w:rsidRDefault="008266FF" w:rsidP="00CD3446">
            <w:pPr>
              <w:pStyle w:val="ListNumber"/>
            </w:pPr>
            <w:r>
              <w:t xml:space="preserve">Select the appropriate </w:t>
            </w:r>
            <w:r w:rsidRPr="00A72230">
              <w:rPr>
                <w:b/>
              </w:rPr>
              <w:t>Unable to Inspect Category</w:t>
            </w:r>
            <w:r>
              <w:t xml:space="preserve"> for why you are not able to inspect the structure. </w:t>
            </w:r>
          </w:p>
          <w:p w14:paraId="338FBD37" w14:textId="77777777" w:rsidR="008266FF" w:rsidRDefault="008266FF" w:rsidP="00D81B64">
            <w:pPr>
              <w:pStyle w:val="ListBullet2"/>
            </w:pPr>
            <w:r>
              <w:t>Incorrect Structure Number **</w:t>
            </w:r>
          </w:p>
          <w:p w14:paraId="2C5AAAA4" w14:textId="77777777" w:rsidR="008266FF" w:rsidRDefault="008266FF" w:rsidP="00D81B64">
            <w:pPr>
              <w:pStyle w:val="ListBullet2"/>
            </w:pPr>
            <w:r>
              <w:t>No Access**</w:t>
            </w:r>
          </w:p>
          <w:p w14:paraId="2D51303E" w14:textId="77777777" w:rsidR="008266FF" w:rsidRDefault="008266FF" w:rsidP="00D81B64">
            <w:pPr>
              <w:pStyle w:val="ListBullet2"/>
            </w:pPr>
            <w:r>
              <w:t>Obstructed View</w:t>
            </w:r>
          </w:p>
          <w:p w14:paraId="0F7053B0" w14:textId="0844207C" w:rsidR="008266FF" w:rsidRDefault="008266FF" w:rsidP="00D81B64">
            <w:pPr>
              <w:pStyle w:val="ListBullet2"/>
            </w:pPr>
            <w:r>
              <w:t>Non-Transmission</w:t>
            </w:r>
          </w:p>
          <w:p w14:paraId="634732EB" w14:textId="77777777" w:rsidR="008266FF" w:rsidRDefault="008266FF" w:rsidP="00D81B64">
            <w:pPr>
              <w:pStyle w:val="ListBullet2"/>
            </w:pPr>
            <w:r>
              <w:t>Removed Structure (Not in field/active in SAP)</w:t>
            </w:r>
          </w:p>
          <w:p w14:paraId="3D79531D" w14:textId="26F8FDDA" w:rsidR="008266FF" w:rsidRDefault="008266FF" w:rsidP="00D81B64">
            <w:pPr>
              <w:pStyle w:val="ListBullet2"/>
            </w:pPr>
            <w:r>
              <w:t>Duplicate Record</w:t>
            </w:r>
          </w:p>
          <w:p w14:paraId="392F5B3A" w14:textId="2C1FF0AF" w:rsidR="005A22CF" w:rsidRDefault="005A22CF" w:rsidP="00D81B64">
            <w:pPr>
              <w:pStyle w:val="ListBullet2"/>
            </w:pPr>
            <w:r>
              <w:t>Poor Photo Quality (Aerial Ground Footage)</w:t>
            </w:r>
          </w:p>
          <w:p w14:paraId="7A34CD26" w14:textId="6BF53368" w:rsidR="008266FF" w:rsidRDefault="005A22CF" w:rsidP="008266FF">
            <w:pPr>
              <w:pStyle w:val="Graphic"/>
              <w:ind w:left="720"/>
            </w:pPr>
            <w:r>
              <w:rPr>
                <w:noProof/>
              </w:rPr>
              <w:drawing>
                <wp:inline distT="0" distB="0" distL="0" distR="0" wp14:anchorId="38C1FCFD" wp14:editId="3BF98467">
                  <wp:extent cx="3688080" cy="2208795"/>
                  <wp:effectExtent l="0" t="0" r="7620" b="127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3702176" cy="2217237"/>
                          </a:xfrm>
                          <a:prstGeom prst="rect">
                            <a:avLst/>
                          </a:prstGeom>
                        </pic:spPr>
                      </pic:pic>
                    </a:graphicData>
                  </a:graphic>
                </wp:inline>
              </w:drawing>
            </w:r>
          </w:p>
          <w:p w14:paraId="7F39A908" w14:textId="72764F08" w:rsidR="008266FF" w:rsidRDefault="008266FF" w:rsidP="00CD3446">
            <w:pPr>
              <w:pStyle w:val="BodyText"/>
            </w:pPr>
            <w:r>
              <w:t>** These categories require additional information. See below.</w:t>
            </w:r>
          </w:p>
        </w:tc>
      </w:tr>
    </w:tbl>
    <w:p w14:paraId="626F8AFB" w14:textId="77777777" w:rsidR="00C81FC0" w:rsidRDefault="00C81FC0">
      <w:r>
        <w:br w:type="page"/>
      </w:r>
    </w:p>
    <w:tbl>
      <w:tblPr>
        <w:tblStyle w:val="TableGrid"/>
        <w:tblW w:w="93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10"/>
        <w:gridCol w:w="4955"/>
      </w:tblGrid>
      <w:tr w:rsidR="001F67D2" w:rsidRPr="001A255D" w14:paraId="2CBD1C85" w14:textId="77777777" w:rsidTr="00C81FC0">
        <w:tc>
          <w:tcPr>
            <w:tcW w:w="4410" w:type="dxa"/>
          </w:tcPr>
          <w:p w14:paraId="6559CC66" w14:textId="398A0F93" w:rsidR="00C81FC0" w:rsidRPr="00C81FC0" w:rsidRDefault="00C81FC0" w:rsidP="00C81FC0">
            <w:pPr>
              <w:pStyle w:val="BodyText"/>
              <w:rPr>
                <w:b/>
                <w:noProof/>
              </w:rPr>
            </w:pPr>
            <w:r w:rsidRPr="00C81FC0">
              <w:rPr>
                <w:b/>
                <w:noProof/>
              </w:rPr>
              <w:lastRenderedPageBreak/>
              <w:t>Incorrect Structure Number</w:t>
            </w:r>
          </w:p>
          <w:p w14:paraId="5A120A8C" w14:textId="0F343F5D" w:rsidR="001F67D2" w:rsidRDefault="00C81FC0" w:rsidP="00CD3446">
            <w:pPr>
              <w:pStyle w:val="Graphic"/>
              <w:rPr>
                <w:noProof/>
              </w:rPr>
            </w:pPr>
            <w:r>
              <w:rPr>
                <w:noProof/>
              </w:rPr>
              <w:t>If Incorrect Structure Number, provide the structure number in the field and use the Collect feature to complete the inspection for the structure number indicated in the field.</w:t>
            </w:r>
          </w:p>
          <w:p w14:paraId="148C01E4" w14:textId="4E4D8214" w:rsidR="00C81FC0" w:rsidRPr="00C81FC0" w:rsidRDefault="00C81FC0" w:rsidP="00C81FC0"/>
        </w:tc>
        <w:tc>
          <w:tcPr>
            <w:tcW w:w="4955" w:type="dxa"/>
          </w:tcPr>
          <w:p w14:paraId="5A3134A2" w14:textId="0E84167B" w:rsidR="001F67D2" w:rsidRDefault="00C81FC0" w:rsidP="00CD3446">
            <w:pPr>
              <w:pStyle w:val="Graphic"/>
            </w:pPr>
            <w:r>
              <w:rPr>
                <w:noProof/>
              </w:rPr>
              <w:drawing>
                <wp:inline distT="0" distB="0" distL="0" distR="0" wp14:anchorId="7C5F1EA8" wp14:editId="68281927">
                  <wp:extent cx="2370667" cy="1176213"/>
                  <wp:effectExtent l="0" t="0" r="0" b="508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2376870" cy="1179291"/>
                          </a:xfrm>
                          <a:prstGeom prst="rect">
                            <a:avLst/>
                          </a:prstGeom>
                        </pic:spPr>
                      </pic:pic>
                    </a:graphicData>
                  </a:graphic>
                </wp:inline>
              </w:drawing>
            </w:r>
          </w:p>
        </w:tc>
      </w:tr>
      <w:tr w:rsidR="00C81FC0" w:rsidRPr="001A255D" w14:paraId="31D8C252" w14:textId="77777777" w:rsidTr="00C81FC0">
        <w:tc>
          <w:tcPr>
            <w:tcW w:w="4410" w:type="dxa"/>
          </w:tcPr>
          <w:p w14:paraId="776C2F9E" w14:textId="01F119C6" w:rsidR="00C81FC0" w:rsidRPr="00C81FC0" w:rsidRDefault="00C81FC0" w:rsidP="00CD3446">
            <w:pPr>
              <w:pStyle w:val="Graphic"/>
              <w:rPr>
                <w:b/>
                <w:noProof/>
              </w:rPr>
            </w:pPr>
            <w:r w:rsidRPr="00C81FC0">
              <w:rPr>
                <w:b/>
                <w:noProof/>
              </w:rPr>
              <w:t>No Access</w:t>
            </w:r>
          </w:p>
          <w:p w14:paraId="6A0C7A39" w14:textId="10B8BC4B" w:rsidR="00C81FC0" w:rsidRDefault="00C81FC0" w:rsidP="00DF4A75">
            <w:pPr>
              <w:pStyle w:val="ListBullet"/>
            </w:pPr>
            <w:r>
              <w:t>Select the appropriate reason for No Access:</w:t>
            </w:r>
          </w:p>
          <w:p w14:paraId="1A1C541A" w14:textId="61D5CB81" w:rsidR="00C81FC0" w:rsidRDefault="00C81FC0" w:rsidP="00D81B64">
            <w:pPr>
              <w:pStyle w:val="ListBullet2"/>
            </w:pPr>
            <w:r>
              <w:t>Property Owner</w:t>
            </w:r>
            <w:r w:rsidR="00DF4A75">
              <w:t xml:space="preserve"> – provide </w:t>
            </w:r>
            <w:r w:rsidR="00D96CA0">
              <w:t>Responsible</w:t>
            </w:r>
            <w:r w:rsidR="00DF4A75">
              <w:t xml:space="preserve"> Patrolman name</w:t>
            </w:r>
          </w:p>
          <w:p w14:paraId="552184D1" w14:textId="014B8694" w:rsidR="00DF4A75" w:rsidRDefault="00DF4A75" w:rsidP="00D81B64">
            <w:pPr>
              <w:pStyle w:val="ListBullet2"/>
            </w:pPr>
            <w:r>
              <w:t>Brush Overgrown – Must create a Notification for weed/abatement brush clearing. See Notification s</w:t>
            </w:r>
          </w:p>
          <w:p w14:paraId="5EB9E180" w14:textId="192AB353" w:rsidR="00C81FC0" w:rsidRPr="00C81FC0" w:rsidRDefault="00C81FC0" w:rsidP="00C81FC0"/>
        </w:tc>
        <w:tc>
          <w:tcPr>
            <w:tcW w:w="4955" w:type="dxa"/>
          </w:tcPr>
          <w:p w14:paraId="5DB231F2" w14:textId="77777777" w:rsidR="00C81FC0" w:rsidRDefault="00C81FC0" w:rsidP="00CD3446">
            <w:pPr>
              <w:pStyle w:val="Graphic"/>
              <w:rPr>
                <w:noProof/>
              </w:rPr>
            </w:pPr>
          </w:p>
          <w:p w14:paraId="1C0CCB1C" w14:textId="18330415" w:rsidR="00125619" w:rsidRPr="00125619" w:rsidRDefault="00125619" w:rsidP="00125619">
            <w:r>
              <w:rPr>
                <w:noProof/>
              </w:rPr>
              <w:drawing>
                <wp:inline distT="0" distB="0" distL="0" distR="0" wp14:anchorId="78305412" wp14:editId="71162A73">
                  <wp:extent cx="3009265" cy="1397635"/>
                  <wp:effectExtent l="0" t="0" r="635"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009265" cy="1397635"/>
                          </a:xfrm>
                          <a:prstGeom prst="rect">
                            <a:avLst/>
                          </a:prstGeom>
                        </pic:spPr>
                      </pic:pic>
                    </a:graphicData>
                  </a:graphic>
                </wp:inline>
              </w:drawing>
            </w:r>
          </w:p>
        </w:tc>
      </w:tr>
    </w:tbl>
    <w:p w14:paraId="6D782996" w14:textId="77777777" w:rsidR="001F67D2" w:rsidRDefault="001F67D2" w:rsidP="001F67D2">
      <w:pPr>
        <w:rPr>
          <w:b/>
          <w:bCs/>
        </w:rPr>
      </w:pPr>
      <w:r>
        <w:rPr>
          <w:b/>
          <w:bCs/>
        </w:rPr>
        <w:br w:type="page"/>
      </w:r>
    </w:p>
    <w:p w14:paraId="68F7BF94" w14:textId="77777777" w:rsidR="00125619" w:rsidRDefault="00125619" w:rsidP="00125619">
      <w:pPr>
        <w:pStyle w:val="Heading2"/>
      </w:pPr>
      <w:bookmarkStart w:id="86" w:name="_Toc63844144"/>
      <w:r>
        <w:lastRenderedPageBreak/>
        <w:t>Photos</w:t>
      </w:r>
      <w:bookmarkEnd w:id="86"/>
    </w:p>
    <w:p w14:paraId="6306C24E" w14:textId="2B021F4E" w:rsidR="00125619" w:rsidRDefault="00125619" w:rsidP="00125619">
      <w:pPr>
        <w:pStyle w:val="BodyText"/>
      </w:pPr>
      <w:r>
        <w:t>At least two photos are required t</w:t>
      </w:r>
      <w:r w:rsidR="00AB6CC7">
        <w:t>o be attached to the inspection:</w:t>
      </w:r>
    </w:p>
    <w:p w14:paraId="15CCC35D" w14:textId="77777777" w:rsidR="00125619" w:rsidRPr="00125619" w:rsidRDefault="00125619" w:rsidP="00125619">
      <w:pPr>
        <w:pStyle w:val="ListBullet"/>
      </w:pPr>
      <w:r w:rsidRPr="00125619">
        <w:t>Full Structure</w:t>
      </w:r>
    </w:p>
    <w:p w14:paraId="6B6F84C0" w14:textId="3DD9930A" w:rsidR="00125619" w:rsidRPr="00125619" w:rsidRDefault="00125619" w:rsidP="00125619">
      <w:pPr>
        <w:pStyle w:val="ListBullet"/>
      </w:pPr>
      <w:r w:rsidRPr="00125619">
        <w:t>FLOC</w:t>
      </w:r>
      <w:r>
        <w:t xml:space="preserve"> </w:t>
      </w:r>
      <w:r w:rsidRPr="00125619">
        <w:t>(Structure #)</w:t>
      </w:r>
    </w:p>
    <w:p w14:paraId="2A95299D" w14:textId="77777777" w:rsidR="00125619" w:rsidRDefault="00125619" w:rsidP="00125619">
      <w:pPr>
        <w:pStyle w:val="BodyText"/>
      </w:pPr>
      <w:r>
        <w:t>Additionally, for each Notification created, you must provide a photo(s) clearly depicting the condition identified.</w:t>
      </w:r>
    </w:p>
    <w:tbl>
      <w:tblPr>
        <w:tblStyle w:val="TableGrid"/>
        <w:tblW w:w="0" w:type="auto"/>
        <w:tblLayout w:type="fixed"/>
        <w:tblLook w:val="04A0" w:firstRow="1" w:lastRow="0" w:firstColumn="1" w:lastColumn="0" w:noHBand="0" w:noVBand="1"/>
      </w:tblPr>
      <w:tblGrid>
        <w:gridCol w:w="5220"/>
        <w:gridCol w:w="4140"/>
      </w:tblGrid>
      <w:tr w:rsidR="00EF69A6" w:rsidRPr="000825FA" w14:paraId="17ECD27D" w14:textId="77777777" w:rsidTr="00EF69A6">
        <w:tc>
          <w:tcPr>
            <w:tcW w:w="5220" w:type="dxa"/>
            <w:tcBorders>
              <w:top w:val="nil"/>
              <w:left w:val="nil"/>
              <w:bottom w:val="nil"/>
              <w:right w:val="nil"/>
            </w:tcBorders>
          </w:tcPr>
          <w:p w14:paraId="40698132" w14:textId="430D54D9" w:rsidR="000B6597" w:rsidRDefault="000B6597" w:rsidP="009270EF">
            <w:pPr>
              <w:pStyle w:val="Heading3"/>
              <w:outlineLvl w:val="2"/>
            </w:pPr>
            <w:bookmarkStart w:id="87" w:name="_Toc63844145"/>
            <w:r>
              <w:t>Photo Type</w:t>
            </w:r>
            <w:bookmarkEnd w:id="87"/>
          </w:p>
          <w:p w14:paraId="717CD9C0" w14:textId="47104D48" w:rsidR="000B6597" w:rsidRPr="000B6597" w:rsidRDefault="000B6597" w:rsidP="009270EF">
            <w:pPr>
              <w:pStyle w:val="ListBullet"/>
            </w:pPr>
            <w:r>
              <w:t xml:space="preserve">Indicate the appropriate photo type </w:t>
            </w:r>
            <w:r w:rsidR="009270EF">
              <w:t>being attached to the Notification.</w:t>
            </w:r>
          </w:p>
          <w:p w14:paraId="000826B2" w14:textId="13F5311A" w:rsidR="00486416" w:rsidRDefault="00486416" w:rsidP="007C17A7">
            <w:pPr>
              <w:pStyle w:val="Heading3"/>
              <w:outlineLvl w:val="2"/>
            </w:pPr>
            <w:bookmarkStart w:id="88" w:name="_Toc63844146"/>
            <w:r>
              <w:t>Photos</w:t>
            </w:r>
            <w:bookmarkEnd w:id="88"/>
          </w:p>
          <w:p w14:paraId="667C10D7" w14:textId="2C1ABDE5" w:rsidR="00125619" w:rsidRDefault="00125619" w:rsidP="00125619">
            <w:pPr>
              <w:pStyle w:val="ListNumber"/>
              <w:numPr>
                <w:ilvl w:val="0"/>
                <w:numId w:val="36"/>
              </w:numPr>
            </w:pPr>
            <w:r>
              <w:t>Take a photo via the iPad camera so that the photo(s) are saved in your iPad Photos folder.</w:t>
            </w:r>
          </w:p>
          <w:p w14:paraId="3B040A6B" w14:textId="665C0AAD" w:rsidR="00486416" w:rsidRDefault="004721D6" w:rsidP="00665484">
            <w:pPr>
              <w:pStyle w:val="ListNumber"/>
            </w:pPr>
            <w:r>
              <w:t>Select</w:t>
            </w:r>
            <w:r w:rsidR="009C4AF6">
              <w:t xml:space="preserve"> </w:t>
            </w:r>
            <w:r w:rsidR="00486416">
              <w:t xml:space="preserve">the </w:t>
            </w:r>
            <w:r w:rsidR="00486416">
              <w:rPr>
                <w:b/>
              </w:rPr>
              <w:t xml:space="preserve">folder </w:t>
            </w:r>
            <w:r w:rsidR="00486416">
              <w:rPr>
                <w:noProof/>
              </w:rPr>
              <w:drawing>
                <wp:inline distT="0" distB="0" distL="0" distR="0" wp14:anchorId="5A405FCA" wp14:editId="7030BE93">
                  <wp:extent cx="280247" cy="194457"/>
                  <wp:effectExtent l="0" t="0" r="571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283666" cy="196829"/>
                          </a:xfrm>
                          <a:prstGeom prst="rect">
                            <a:avLst/>
                          </a:prstGeom>
                        </pic:spPr>
                      </pic:pic>
                    </a:graphicData>
                  </a:graphic>
                </wp:inline>
              </w:drawing>
            </w:r>
            <w:r w:rsidR="00486416">
              <w:rPr>
                <w:b/>
              </w:rPr>
              <w:t xml:space="preserve"> </w:t>
            </w:r>
            <w:r w:rsidR="00486416" w:rsidRPr="006A5C9F">
              <w:rPr>
                <w:b/>
              </w:rPr>
              <w:t>icon</w:t>
            </w:r>
            <w:r w:rsidR="00486416">
              <w:t xml:space="preserve"> to </w:t>
            </w:r>
            <w:r w:rsidR="005924A1">
              <w:t xml:space="preserve">access the </w:t>
            </w:r>
            <w:r w:rsidR="008F1227">
              <w:t>appropriate file where the photo is located.</w:t>
            </w:r>
          </w:p>
          <w:p w14:paraId="26187759" w14:textId="7AFA84B3" w:rsidR="00486416" w:rsidRPr="00A24ECD" w:rsidRDefault="00486416" w:rsidP="00665484">
            <w:pPr>
              <w:pStyle w:val="ListNumber"/>
            </w:pPr>
            <w:r>
              <w:t xml:space="preserve">To add additional photos, </w:t>
            </w:r>
            <w:r w:rsidR="007C17A7">
              <w:t>s</w:t>
            </w:r>
            <w:r w:rsidR="004721D6">
              <w:t xml:space="preserve">elect </w:t>
            </w:r>
            <w:r>
              <w:t xml:space="preserve">the </w:t>
            </w:r>
            <w:r w:rsidRPr="00B83581">
              <w:rPr>
                <w:b/>
              </w:rPr>
              <w:t>Plus</w:t>
            </w:r>
            <w:r>
              <w:t xml:space="preserve"> </w:t>
            </w:r>
            <w:r>
              <w:rPr>
                <w:noProof/>
              </w:rPr>
              <w:drawing>
                <wp:inline distT="0" distB="0" distL="0" distR="0" wp14:anchorId="2BE19194" wp14:editId="079A9FEE">
                  <wp:extent cx="254000" cy="27305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54022" cy="273074"/>
                          </a:xfrm>
                          <a:prstGeom prst="rect">
                            <a:avLst/>
                          </a:prstGeom>
                        </pic:spPr>
                      </pic:pic>
                    </a:graphicData>
                  </a:graphic>
                </wp:inline>
              </w:drawing>
            </w:r>
            <w:r>
              <w:t xml:space="preserve"> icon and enter any necessary photo comments.</w:t>
            </w:r>
          </w:p>
        </w:tc>
        <w:tc>
          <w:tcPr>
            <w:tcW w:w="4140" w:type="dxa"/>
            <w:tcBorders>
              <w:top w:val="nil"/>
              <w:left w:val="nil"/>
              <w:bottom w:val="nil"/>
              <w:right w:val="nil"/>
            </w:tcBorders>
          </w:tcPr>
          <w:p w14:paraId="46DAA110" w14:textId="77777777" w:rsidR="00486416" w:rsidRDefault="00486416" w:rsidP="00EF69A6"/>
          <w:p w14:paraId="13A7657B" w14:textId="6B4B655F" w:rsidR="00EF69A6" w:rsidRPr="00EF69A6" w:rsidRDefault="003B74ED" w:rsidP="00EF69A6">
            <w:pPr>
              <w:pStyle w:val="Graphic"/>
            </w:pPr>
            <w:r>
              <w:rPr>
                <w:noProof/>
              </w:rPr>
              <w:drawing>
                <wp:inline distT="0" distB="0" distL="0" distR="0" wp14:anchorId="467CD5D0" wp14:editId="3E236ECB">
                  <wp:extent cx="2491740" cy="1950085"/>
                  <wp:effectExtent l="0" t="0" r="381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2491740" cy="1950085"/>
                          </a:xfrm>
                          <a:prstGeom prst="rect">
                            <a:avLst/>
                          </a:prstGeom>
                        </pic:spPr>
                      </pic:pic>
                    </a:graphicData>
                  </a:graphic>
                </wp:inline>
              </w:drawing>
            </w:r>
          </w:p>
        </w:tc>
      </w:tr>
    </w:tbl>
    <w:p w14:paraId="37919CD9" w14:textId="77777777" w:rsidR="008343BF" w:rsidRDefault="008343BF" w:rsidP="00AB6CC7">
      <w:pPr>
        <w:pStyle w:val="Heading2"/>
      </w:pPr>
    </w:p>
    <w:p w14:paraId="0B77AB50" w14:textId="0A9EE7A1" w:rsidR="00AB6CC7" w:rsidRDefault="00AB6CC7" w:rsidP="00AB6CC7">
      <w:pPr>
        <w:pStyle w:val="Heading2"/>
      </w:pPr>
      <w:bookmarkStart w:id="89" w:name="_Toc63844147"/>
      <w:r>
        <w:t>Work Status</w:t>
      </w:r>
      <w:bookmarkEnd w:id="89"/>
    </w:p>
    <w:p w14:paraId="08F3C37A" w14:textId="02F9D1F5" w:rsidR="00AB6CC7" w:rsidRDefault="00AB6CC7" w:rsidP="00AB6CC7">
      <w:pPr>
        <w:pStyle w:val="BodyText"/>
      </w:pPr>
      <w:r>
        <w:t>The Work Status for each inspection will be automatically populated based on the answers you provided for the inspection and cannot be changed.</w:t>
      </w:r>
    </w:p>
    <w:p w14:paraId="70D3A8A6" w14:textId="77777777" w:rsidR="00AB6CC7" w:rsidRDefault="00AB6CC7" w:rsidP="00AB6CC7">
      <w:pPr>
        <w:pStyle w:val="BodyText"/>
      </w:pPr>
    </w:p>
    <w:p w14:paraId="103B2784" w14:textId="77777777" w:rsidR="004721D6" w:rsidRDefault="004721D6">
      <w:pPr>
        <w:rPr>
          <w:rFonts w:ascii="Calibri" w:eastAsiaTheme="majorEastAsia" w:hAnsi="Calibri" w:cstheme="majorBidi"/>
          <w:b/>
          <w:bCs/>
          <w:color w:val="17365D"/>
          <w:sz w:val="44"/>
          <w:szCs w:val="28"/>
        </w:rPr>
      </w:pPr>
      <w:r>
        <w:br w:type="page"/>
      </w:r>
    </w:p>
    <w:p w14:paraId="0018E80B" w14:textId="458B68AA" w:rsidR="005924A1" w:rsidRDefault="005924A1" w:rsidP="00F26B50">
      <w:pPr>
        <w:pStyle w:val="Heading1"/>
      </w:pPr>
      <w:bookmarkStart w:id="90" w:name="_Toc63844148"/>
      <w:r>
        <w:lastRenderedPageBreak/>
        <w:t>Submit the Completed Inspection</w:t>
      </w:r>
      <w:bookmarkEnd w:id="90"/>
    </w:p>
    <w:p w14:paraId="568A8D9D" w14:textId="77777777" w:rsidR="005924A1" w:rsidRDefault="005924A1" w:rsidP="005924A1">
      <w:pPr>
        <w:pStyle w:val="BodyText"/>
      </w:pPr>
      <w:r>
        <w:t xml:space="preserve">The </w:t>
      </w:r>
      <w:r w:rsidRPr="00C27955">
        <w:rPr>
          <w:b/>
        </w:rPr>
        <w:t>Submit</w:t>
      </w:r>
      <w:r>
        <w:t xml:space="preserve"> button appears as a checkmark in the bottom right corner.</w:t>
      </w:r>
    </w:p>
    <w:p w14:paraId="6A7EBAA0" w14:textId="6C58896C" w:rsidR="00AB6CC7" w:rsidRDefault="00AB6CC7" w:rsidP="005924A1">
      <w:pPr>
        <w:pStyle w:val="BodyText"/>
      </w:pPr>
      <w:r>
        <w:rPr>
          <w:noProof/>
        </w:rPr>
        <w:drawing>
          <wp:inline distT="0" distB="0" distL="0" distR="0" wp14:anchorId="1B9CDCD6" wp14:editId="6BD0C718">
            <wp:extent cx="5593565" cy="403895"/>
            <wp:effectExtent l="0" t="0" r="762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593565" cy="403895"/>
                    </a:xfrm>
                    <a:prstGeom prst="rect">
                      <a:avLst/>
                    </a:prstGeom>
                  </pic:spPr>
                </pic:pic>
              </a:graphicData>
            </a:graphic>
          </wp:inline>
        </w:drawing>
      </w:r>
    </w:p>
    <w:p w14:paraId="1C67B2E7" w14:textId="0902A23C" w:rsidR="005924A1" w:rsidRDefault="00136413" w:rsidP="00AB6CC7">
      <w:pPr>
        <w:pStyle w:val="ListNumber"/>
        <w:numPr>
          <w:ilvl w:val="0"/>
          <w:numId w:val="37"/>
        </w:numPr>
      </w:pPr>
      <w:r>
        <w:t>Select</w:t>
      </w:r>
      <w:r w:rsidR="005924A1">
        <w:t xml:space="preserve"> the checkmark </w:t>
      </w:r>
      <w:r w:rsidR="00AB6CC7">
        <w:rPr>
          <w:noProof/>
        </w:rPr>
        <w:drawing>
          <wp:inline distT="0" distB="0" distL="0" distR="0" wp14:anchorId="7674DC24" wp14:editId="40CBEE38">
            <wp:extent cx="339513" cy="304986"/>
            <wp:effectExtent l="0" t="0" r="381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341056" cy="306372"/>
                    </a:xfrm>
                    <a:prstGeom prst="rect">
                      <a:avLst/>
                    </a:prstGeom>
                  </pic:spPr>
                </pic:pic>
              </a:graphicData>
            </a:graphic>
          </wp:inline>
        </w:drawing>
      </w:r>
      <w:r w:rsidR="005924A1">
        <w:t xml:space="preserve"> </w:t>
      </w:r>
      <w:r>
        <w:t xml:space="preserve">(bottom right) </w:t>
      </w:r>
      <w:r w:rsidR="005924A1">
        <w:t>to submit the completed inspection</w:t>
      </w:r>
      <w:r w:rsidR="00AB6CC7">
        <w:t>.</w:t>
      </w:r>
      <w:r w:rsidR="0056158B">
        <w:t xml:space="preserve"> If your device is online, the inspection will be sent and saved in your Sent folder.</w:t>
      </w:r>
    </w:p>
    <w:p w14:paraId="34B3E24F" w14:textId="73FDB76E" w:rsidR="00AB6CC7" w:rsidRDefault="00AB6CC7" w:rsidP="00AB6CC7">
      <w:pPr>
        <w:pStyle w:val="Results"/>
      </w:pPr>
      <w:r>
        <w:t>Once the inspection has been submitted, it will disappear from your Inbox.</w:t>
      </w:r>
    </w:p>
    <w:p w14:paraId="2FD00DB2" w14:textId="77777777" w:rsidR="005924A1" w:rsidRDefault="005924A1" w:rsidP="005924A1">
      <w:pPr>
        <w:pStyle w:val="BodyText"/>
      </w:pPr>
      <w:r w:rsidRPr="004C0404">
        <w:rPr>
          <w:b/>
        </w:rPr>
        <w:t>REMEMBER:</w:t>
      </w:r>
      <w:r>
        <w:t xml:space="preserve"> You cannot submit a form if required fields have been left blank. You will be prompted to fill out each required field.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4"/>
        <w:gridCol w:w="5286"/>
      </w:tblGrid>
      <w:tr w:rsidR="005924A1" w14:paraId="0B7C1F8B" w14:textId="77777777" w:rsidTr="00665484">
        <w:trPr>
          <w:trHeight w:val="162"/>
        </w:trPr>
        <w:tc>
          <w:tcPr>
            <w:tcW w:w="5244" w:type="dxa"/>
          </w:tcPr>
          <w:p w14:paraId="211604DB" w14:textId="77777777" w:rsidR="005924A1" w:rsidRDefault="005924A1" w:rsidP="00665484"/>
          <w:p w14:paraId="64C4FE0D" w14:textId="77777777" w:rsidR="005924A1" w:rsidRDefault="005924A1" w:rsidP="00665484">
            <w:r>
              <w:t>If your device is online and all the fields have been filled out, you have two options for submitting:</w:t>
            </w:r>
          </w:p>
          <w:p w14:paraId="74533746" w14:textId="77431532" w:rsidR="005924A1" w:rsidRDefault="005924A1" w:rsidP="00D81B64">
            <w:pPr>
              <w:pStyle w:val="ListBullet2"/>
            </w:pPr>
            <w:r>
              <w:t>You can “Send Later” i</w:t>
            </w:r>
            <w:r w:rsidR="00AB6CC7">
              <w:t>f you are not ready to send yet and will appear in your Outbox.</w:t>
            </w:r>
          </w:p>
          <w:p w14:paraId="377C709E" w14:textId="29A78A87" w:rsidR="005924A1" w:rsidRDefault="005924A1" w:rsidP="00D81B64">
            <w:pPr>
              <w:pStyle w:val="ListBullet2"/>
            </w:pPr>
            <w:r>
              <w:t xml:space="preserve">The form will be sent immediately if you </w:t>
            </w:r>
            <w:r w:rsidR="00F177ED">
              <w:t>click</w:t>
            </w:r>
            <w:r w:rsidR="00AB6CC7">
              <w:t>, “Send Now” and will appear in your Sent folder.</w:t>
            </w:r>
          </w:p>
          <w:p w14:paraId="3BF91E5D" w14:textId="77777777" w:rsidR="005924A1" w:rsidRDefault="005924A1" w:rsidP="00665484"/>
          <w:p w14:paraId="5F0E9BC4" w14:textId="6BA1416E" w:rsidR="005924A1" w:rsidRPr="00703B78" w:rsidRDefault="005924A1" w:rsidP="00665484">
            <w:r w:rsidRPr="003E390B">
              <w:rPr>
                <w:b/>
              </w:rPr>
              <w:t>NOTE:</w:t>
            </w:r>
            <w:r>
              <w:t xml:space="preserve"> If your device is offline</w:t>
            </w:r>
            <w:r w:rsidR="0056158B">
              <w:t xml:space="preserve"> (no cell service)</w:t>
            </w:r>
            <w:r>
              <w:t xml:space="preserve">, you will only have the option </w:t>
            </w:r>
            <w:r w:rsidR="00AB6CC7">
              <w:t>to save the form to your device and will appear in your Outbox.</w:t>
            </w:r>
          </w:p>
          <w:p w14:paraId="4E7AA111" w14:textId="77777777" w:rsidR="005924A1" w:rsidRDefault="005924A1" w:rsidP="00665484"/>
          <w:p w14:paraId="5181F479" w14:textId="34700E13" w:rsidR="005924A1" w:rsidRDefault="005924A1" w:rsidP="0056158B">
            <w:r w:rsidRPr="00170858">
              <w:rPr>
                <w:b/>
              </w:rPr>
              <w:t xml:space="preserve">IMPORTANT: </w:t>
            </w:r>
            <w:r w:rsidR="0056158B">
              <w:t>When y</w:t>
            </w:r>
            <w:r>
              <w:t xml:space="preserve">our iPad </w:t>
            </w:r>
            <w:r w:rsidR="0056158B">
              <w:t xml:space="preserve">goes back </w:t>
            </w:r>
            <w:r>
              <w:t xml:space="preserve">online </w:t>
            </w:r>
            <w:r w:rsidR="0056158B">
              <w:t>be sure to go to your Outbox to submit the completed inspections.</w:t>
            </w:r>
          </w:p>
        </w:tc>
        <w:tc>
          <w:tcPr>
            <w:tcW w:w="4116" w:type="dxa"/>
          </w:tcPr>
          <w:p w14:paraId="018CA3FF" w14:textId="2CE16B31" w:rsidR="005924A1" w:rsidRDefault="00AB6CC7" w:rsidP="00665484">
            <w:pPr>
              <w:pStyle w:val="BodyText"/>
            </w:pPr>
            <w:r>
              <w:rPr>
                <w:noProof/>
              </w:rPr>
              <w:drawing>
                <wp:inline distT="0" distB="0" distL="0" distR="0" wp14:anchorId="5EDA150F" wp14:editId="3C1171A8">
                  <wp:extent cx="3217333" cy="1942964"/>
                  <wp:effectExtent l="0" t="0" r="2540" b="63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3225542" cy="1947921"/>
                          </a:xfrm>
                          <a:prstGeom prst="rect">
                            <a:avLst/>
                          </a:prstGeom>
                        </pic:spPr>
                      </pic:pic>
                    </a:graphicData>
                  </a:graphic>
                </wp:inline>
              </w:drawing>
            </w:r>
          </w:p>
        </w:tc>
      </w:tr>
    </w:tbl>
    <w:p w14:paraId="0F47BFDD" w14:textId="5B36D1F5" w:rsidR="00901383" w:rsidRPr="005A3722" w:rsidRDefault="005924A1" w:rsidP="00F26B50">
      <w:pPr>
        <w:pStyle w:val="Heading2"/>
      </w:pPr>
      <w:bookmarkStart w:id="91" w:name="_Toc63844149"/>
      <w:r>
        <w:lastRenderedPageBreak/>
        <w:t>Saving as Draft</w:t>
      </w:r>
      <w:bookmarkEnd w:id="9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3"/>
        <w:gridCol w:w="4647"/>
      </w:tblGrid>
      <w:tr w:rsidR="00901383" w14:paraId="79F94F26" w14:textId="77777777" w:rsidTr="008F1227">
        <w:tc>
          <w:tcPr>
            <w:tcW w:w="5130" w:type="dxa"/>
          </w:tcPr>
          <w:p w14:paraId="63C9E607" w14:textId="69D3BC1A" w:rsidR="00901383" w:rsidRDefault="00AA68D4" w:rsidP="00901383">
            <w:pPr>
              <w:pStyle w:val="Step"/>
              <w:tabs>
                <w:tab w:val="clear" w:pos="360"/>
              </w:tabs>
            </w:pPr>
            <w:r>
              <w:t>Select</w:t>
            </w:r>
            <w:r w:rsidR="00901383">
              <w:t xml:space="preserve"> </w:t>
            </w:r>
            <w:r w:rsidR="0056158B">
              <w:rPr>
                <w:noProof/>
              </w:rPr>
              <w:drawing>
                <wp:inline distT="0" distB="0" distL="0" distR="0" wp14:anchorId="308C821E" wp14:editId="5924433B">
                  <wp:extent cx="233680" cy="265545"/>
                  <wp:effectExtent l="0" t="0" r="0" b="127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239038" cy="271634"/>
                          </a:xfrm>
                          <a:prstGeom prst="rect">
                            <a:avLst/>
                          </a:prstGeom>
                        </pic:spPr>
                      </pic:pic>
                    </a:graphicData>
                  </a:graphic>
                </wp:inline>
              </w:drawing>
            </w:r>
            <w:r w:rsidR="00901383">
              <w:t xml:space="preserve"> at the top of the screen to close and save draft.</w:t>
            </w:r>
          </w:p>
          <w:p w14:paraId="007CAF50" w14:textId="3F0C878D" w:rsidR="00901383" w:rsidRDefault="0056158B" w:rsidP="00901383">
            <w:pPr>
              <w:pStyle w:val="Graphic"/>
            </w:pPr>
            <w:r>
              <w:rPr>
                <w:noProof/>
              </w:rPr>
              <w:drawing>
                <wp:inline distT="0" distB="0" distL="0" distR="0" wp14:anchorId="5EB913D9" wp14:editId="66E0FB84">
                  <wp:extent cx="2861734" cy="219246"/>
                  <wp:effectExtent l="0" t="0" r="0" b="95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2916232" cy="223421"/>
                          </a:xfrm>
                          <a:prstGeom prst="rect">
                            <a:avLst/>
                          </a:prstGeom>
                        </pic:spPr>
                      </pic:pic>
                    </a:graphicData>
                  </a:graphic>
                </wp:inline>
              </w:drawing>
            </w:r>
          </w:p>
          <w:p w14:paraId="05C175AF" w14:textId="3CF43834" w:rsidR="00901383" w:rsidRDefault="00901383" w:rsidP="00901383">
            <w:pPr>
              <w:pStyle w:val="Results"/>
            </w:pPr>
            <w:r>
              <w:t>The Confirm Close message displays.</w:t>
            </w:r>
          </w:p>
          <w:p w14:paraId="1C046F46" w14:textId="339857BA" w:rsidR="00901383" w:rsidRDefault="005A22CF" w:rsidP="00AA68D4">
            <w:pPr>
              <w:pStyle w:val="Step"/>
              <w:tabs>
                <w:tab w:val="clear" w:pos="360"/>
              </w:tabs>
            </w:pPr>
            <w:r>
              <w:t>Select</w:t>
            </w:r>
            <w:r w:rsidR="00901383">
              <w:t xml:space="preserve"> </w:t>
            </w:r>
            <w:r w:rsidR="00901383" w:rsidRPr="0088538A">
              <w:rPr>
                <w:b/>
              </w:rPr>
              <w:t>Save this survey in Drafts</w:t>
            </w:r>
            <w:r w:rsidR="00901383">
              <w:t xml:space="preserve">. </w:t>
            </w:r>
          </w:p>
        </w:tc>
        <w:tc>
          <w:tcPr>
            <w:tcW w:w="4230" w:type="dxa"/>
          </w:tcPr>
          <w:p w14:paraId="712D82A1" w14:textId="13CB5BB5" w:rsidR="00901383" w:rsidRDefault="0056158B" w:rsidP="00665484">
            <w:pPr>
              <w:pStyle w:val="Graphic"/>
              <w:rPr>
                <w:noProof/>
              </w:rPr>
            </w:pPr>
            <w:r>
              <w:rPr>
                <w:noProof/>
              </w:rPr>
              <w:drawing>
                <wp:inline distT="0" distB="0" distL="0" distR="0" wp14:anchorId="7B89E539" wp14:editId="75209F49">
                  <wp:extent cx="2800572" cy="1583267"/>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2808717" cy="1587872"/>
                          </a:xfrm>
                          <a:prstGeom prst="rect">
                            <a:avLst/>
                          </a:prstGeom>
                        </pic:spPr>
                      </pic:pic>
                    </a:graphicData>
                  </a:graphic>
                </wp:inline>
              </w:drawing>
            </w:r>
          </w:p>
        </w:tc>
      </w:tr>
      <w:tr w:rsidR="00901383" w14:paraId="0EAADFB8" w14:textId="77777777" w:rsidTr="008F1227">
        <w:tc>
          <w:tcPr>
            <w:tcW w:w="5130" w:type="dxa"/>
          </w:tcPr>
          <w:p w14:paraId="29A3F80A" w14:textId="11636481" w:rsidR="00901383" w:rsidRDefault="00901383" w:rsidP="00901383">
            <w:pPr>
              <w:pStyle w:val="Results"/>
            </w:pPr>
            <w:r>
              <w:t xml:space="preserve">The inspection </w:t>
            </w:r>
            <w:r w:rsidR="0056158B">
              <w:t>is saved in the “Drafts” folder.</w:t>
            </w:r>
          </w:p>
          <w:p w14:paraId="11AAF247" w14:textId="3A523F08" w:rsidR="00901383" w:rsidRDefault="0056158B" w:rsidP="00EF0E4A">
            <w:pPr>
              <w:pStyle w:val="BodyText"/>
            </w:pPr>
            <w:r w:rsidRPr="0056158B">
              <w:rPr>
                <w:b/>
              </w:rPr>
              <w:t>NOTE:</w:t>
            </w:r>
            <w:r>
              <w:t xml:space="preserve"> If you refresh your Inbox, the saved draft inspection will re-appear in your Inbox since the work status is still in “Assigned” status.</w:t>
            </w:r>
          </w:p>
        </w:tc>
        <w:tc>
          <w:tcPr>
            <w:tcW w:w="4230" w:type="dxa"/>
          </w:tcPr>
          <w:p w14:paraId="661D574C" w14:textId="045EF5A8" w:rsidR="00901383" w:rsidRDefault="00787E08" w:rsidP="00665484">
            <w:pPr>
              <w:pStyle w:val="Graphic"/>
              <w:rPr>
                <w:noProof/>
              </w:rPr>
            </w:pPr>
            <w:r>
              <w:rPr>
                <w:noProof/>
              </w:rPr>
              <w:drawing>
                <wp:inline distT="0" distB="0" distL="0" distR="0" wp14:anchorId="4A02D66B" wp14:editId="69E89D09">
                  <wp:extent cx="2819644" cy="4374259"/>
                  <wp:effectExtent l="0" t="0" r="0" b="762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2819644" cy="4374259"/>
                          </a:xfrm>
                          <a:prstGeom prst="rect">
                            <a:avLst/>
                          </a:prstGeom>
                        </pic:spPr>
                      </pic:pic>
                    </a:graphicData>
                  </a:graphic>
                </wp:inline>
              </w:drawing>
            </w:r>
          </w:p>
        </w:tc>
      </w:tr>
    </w:tbl>
    <w:p w14:paraId="31F23930" w14:textId="1FC59176" w:rsidR="000451F0" w:rsidRDefault="000451F0" w:rsidP="00F26B50">
      <w:pPr>
        <w:pStyle w:val="Heading1"/>
      </w:pPr>
      <w:r>
        <w:br w:type="page"/>
      </w:r>
      <w:bookmarkStart w:id="92" w:name="_Toc63844150"/>
      <w:r>
        <w:lastRenderedPageBreak/>
        <w:t>Signing Out of Survey123</w:t>
      </w:r>
      <w:bookmarkEnd w:id="92"/>
    </w:p>
    <w:p w14:paraId="3488B5A3" w14:textId="77777777" w:rsidR="000451F0" w:rsidRDefault="000451F0" w:rsidP="000451F0">
      <w:pPr>
        <w:pStyle w:val="BodyText"/>
        <w:rPr>
          <w:b/>
          <w:color w:val="FF0000"/>
        </w:rPr>
      </w:pPr>
      <w:r>
        <w:t>Follow the steps below to sign out of Survey123.</w:t>
      </w:r>
    </w:p>
    <w:tbl>
      <w:tblPr>
        <w:tblStyle w:val="TableGrid"/>
        <w:tblW w:w="9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130"/>
        <w:gridCol w:w="4320"/>
      </w:tblGrid>
      <w:tr w:rsidR="000451F0" w14:paraId="10D564B2" w14:textId="77777777" w:rsidTr="00344F58">
        <w:tc>
          <w:tcPr>
            <w:tcW w:w="5130" w:type="dxa"/>
          </w:tcPr>
          <w:p w14:paraId="7BAD07D3" w14:textId="434A98C8" w:rsidR="000451F0" w:rsidRDefault="000451F0" w:rsidP="00665484">
            <w:pPr>
              <w:pStyle w:val="ListBullet"/>
            </w:pPr>
            <w:r>
              <w:t xml:space="preserve">Check your Survey screen. You should only see the </w:t>
            </w:r>
            <w:r>
              <w:rPr>
                <w:b/>
              </w:rPr>
              <w:t>Collect</w:t>
            </w:r>
            <w:r w:rsidR="00D96CA0">
              <w:t xml:space="preserve">, </w:t>
            </w:r>
            <w:r>
              <w:rPr>
                <w:b/>
              </w:rPr>
              <w:t>Inbox</w:t>
            </w:r>
            <w:r w:rsidR="00D96CA0">
              <w:rPr>
                <w:b/>
              </w:rPr>
              <w:t>, and Sent folders</w:t>
            </w:r>
            <w:r>
              <w:t xml:space="preserve">. </w:t>
            </w:r>
          </w:p>
          <w:p w14:paraId="38123326" w14:textId="6320143A" w:rsidR="000451F0" w:rsidRDefault="000451F0" w:rsidP="00665484">
            <w:pPr>
              <w:pStyle w:val="ListBullet"/>
            </w:pPr>
            <w:r>
              <w:t xml:space="preserve">If you see the </w:t>
            </w:r>
            <w:r>
              <w:rPr>
                <w:b/>
              </w:rPr>
              <w:t>Drafts</w:t>
            </w:r>
            <w:r>
              <w:t xml:space="preserve"> folder that means you have work saved that needs to be completed, submitted, and synced. </w:t>
            </w:r>
          </w:p>
          <w:p w14:paraId="2D40F845" w14:textId="77777777" w:rsidR="000451F0" w:rsidRDefault="000451F0" w:rsidP="00D81B64">
            <w:pPr>
              <w:pStyle w:val="ListBullet2"/>
            </w:pPr>
            <w:r>
              <w:t xml:space="preserve">Open the </w:t>
            </w:r>
            <w:r w:rsidRPr="00F10489">
              <w:rPr>
                <w:b/>
              </w:rPr>
              <w:t>Drafts</w:t>
            </w:r>
            <w:r>
              <w:t xml:space="preserve"> folder and resolve all saved forms located there. </w:t>
            </w:r>
          </w:p>
          <w:p w14:paraId="30814323" w14:textId="24C6365B" w:rsidR="000451F0" w:rsidRDefault="000451F0" w:rsidP="00665484">
            <w:pPr>
              <w:pStyle w:val="ListBullet"/>
            </w:pPr>
            <w:r>
              <w:t xml:space="preserve">If you see the </w:t>
            </w:r>
            <w:r w:rsidRPr="00C205DA">
              <w:rPr>
                <w:b/>
              </w:rPr>
              <w:t>Outbox</w:t>
            </w:r>
            <w:r>
              <w:t xml:space="preserve"> folder that means that you have completed inspections that needs to be submitted when cellular service resumes.</w:t>
            </w:r>
          </w:p>
          <w:p w14:paraId="69F967E9" w14:textId="17D81BEC" w:rsidR="000451F0" w:rsidRDefault="000451F0" w:rsidP="00D81B64">
            <w:pPr>
              <w:pStyle w:val="ListBullet2"/>
            </w:pPr>
            <w:r w:rsidRPr="00F10489">
              <w:t xml:space="preserve">To clear the </w:t>
            </w:r>
            <w:r w:rsidRPr="00F10489">
              <w:rPr>
                <w:b/>
              </w:rPr>
              <w:t>Outbox</w:t>
            </w:r>
            <w:r w:rsidRPr="00F10489">
              <w:t xml:space="preserve"> folder when cellular service resumes, you will need to </w:t>
            </w:r>
            <w:r w:rsidR="00F177ED">
              <w:t>click</w:t>
            </w:r>
            <w:r w:rsidRPr="00F10489">
              <w:t xml:space="preserve"> the Outbox and </w:t>
            </w:r>
            <w:r w:rsidR="00F177ED">
              <w:t>click</w:t>
            </w:r>
            <w:r w:rsidRPr="00F10489">
              <w:t xml:space="preserve"> </w:t>
            </w:r>
            <w:r w:rsidRPr="00F10489">
              <w:rPr>
                <w:b/>
              </w:rPr>
              <w:t>Send All</w:t>
            </w:r>
            <w:r w:rsidRPr="00F10489">
              <w:t xml:space="preserve"> button to submit.</w:t>
            </w:r>
          </w:p>
          <w:p w14:paraId="20143974" w14:textId="77777777" w:rsidR="000451F0" w:rsidRDefault="000451F0" w:rsidP="00665484">
            <w:pPr>
              <w:pStyle w:val="BodyText"/>
            </w:pPr>
          </w:p>
        </w:tc>
        <w:tc>
          <w:tcPr>
            <w:tcW w:w="4320" w:type="dxa"/>
          </w:tcPr>
          <w:p w14:paraId="42ECC885" w14:textId="5F0EB6DC" w:rsidR="000451F0" w:rsidRDefault="002B1E2D" w:rsidP="002B1E2D">
            <w:pPr>
              <w:pStyle w:val="Graphic"/>
              <w:rPr>
                <w:noProof/>
              </w:rPr>
            </w:pPr>
            <w:r>
              <w:rPr>
                <w:noProof/>
              </w:rPr>
              <w:drawing>
                <wp:inline distT="0" distB="0" distL="0" distR="0" wp14:anchorId="528A09FC" wp14:editId="0F0E56CA">
                  <wp:extent cx="2584058" cy="4229100"/>
                  <wp:effectExtent l="0" t="0" r="6985"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2594240" cy="4245764"/>
                          </a:xfrm>
                          <a:prstGeom prst="rect">
                            <a:avLst/>
                          </a:prstGeom>
                        </pic:spPr>
                      </pic:pic>
                    </a:graphicData>
                  </a:graphic>
                </wp:inline>
              </w:drawing>
            </w:r>
          </w:p>
        </w:tc>
      </w:tr>
      <w:tr w:rsidR="000451F0" w14:paraId="4F642D5A" w14:textId="77777777" w:rsidTr="00344F58">
        <w:tc>
          <w:tcPr>
            <w:tcW w:w="5130" w:type="dxa"/>
          </w:tcPr>
          <w:p w14:paraId="6584B3FD" w14:textId="77777777" w:rsidR="000451F0" w:rsidRDefault="000451F0" w:rsidP="00694005">
            <w:pPr>
              <w:pStyle w:val="ListNumber"/>
              <w:numPr>
                <w:ilvl w:val="0"/>
                <w:numId w:val="31"/>
              </w:numPr>
            </w:pPr>
            <w:r>
              <w:t xml:space="preserve">Return to the </w:t>
            </w:r>
            <w:r w:rsidRPr="00694005">
              <w:rPr>
                <w:i/>
              </w:rPr>
              <w:t>My Surveys</w:t>
            </w:r>
            <w:r>
              <w:t xml:space="preserve"> screen. </w:t>
            </w:r>
          </w:p>
          <w:p w14:paraId="2EF9DB03" w14:textId="57FD66DC" w:rsidR="000451F0" w:rsidRDefault="005A22CF" w:rsidP="00694005">
            <w:pPr>
              <w:pStyle w:val="ListNumber"/>
            </w:pPr>
            <w:r>
              <w:t>Select</w:t>
            </w:r>
            <w:r w:rsidR="000451F0">
              <w:t xml:space="preserve"> the menu (three bars in the upper right corner).</w:t>
            </w:r>
          </w:p>
          <w:p w14:paraId="4253BD5C" w14:textId="09361E4F" w:rsidR="000451F0" w:rsidRPr="00646AAC" w:rsidRDefault="005A22CF" w:rsidP="00694005">
            <w:pPr>
              <w:pStyle w:val="ListNumber"/>
            </w:pPr>
            <w:r>
              <w:t>Select</w:t>
            </w:r>
            <w:r w:rsidR="000451F0">
              <w:t xml:space="preserve"> </w:t>
            </w:r>
            <w:r w:rsidR="000451F0">
              <w:rPr>
                <w:b/>
              </w:rPr>
              <w:t>Sign out</w:t>
            </w:r>
            <w:r w:rsidR="000451F0">
              <w:t xml:space="preserve">. </w:t>
            </w:r>
          </w:p>
        </w:tc>
        <w:tc>
          <w:tcPr>
            <w:tcW w:w="4320" w:type="dxa"/>
          </w:tcPr>
          <w:p w14:paraId="21943FE6" w14:textId="179332B3" w:rsidR="000451F0" w:rsidRPr="00646AAC" w:rsidRDefault="00FD4017" w:rsidP="00665484">
            <w:pPr>
              <w:pStyle w:val="Graphic"/>
              <w:rPr>
                <w:b/>
              </w:rPr>
            </w:pPr>
            <w:r>
              <w:rPr>
                <w:noProof/>
              </w:rPr>
              <w:drawing>
                <wp:inline distT="0" distB="0" distL="0" distR="0" wp14:anchorId="1393502B" wp14:editId="183168EB">
                  <wp:extent cx="2421244" cy="1456267"/>
                  <wp:effectExtent l="0" t="0" r="0" b="0"/>
                  <wp:docPr id="15" name="Picture 15" descr="C:\Users\kuetervf\AppData\Local\Temp\SNAGHTMLaa1858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uetervf\AppData\Local\Temp\SNAGHTMLaa1858b.PNG"/>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443632" cy="1469732"/>
                          </a:xfrm>
                          <a:prstGeom prst="rect">
                            <a:avLst/>
                          </a:prstGeom>
                          <a:noFill/>
                          <a:ln>
                            <a:noFill/>
                          </a:ln>
                        </pic:spPr>
                      </pic:pic>
                    </a:graphicData>
                  </a:graphic>
                </wp:inline>
              </w:drawing>
            </w:r>
          </w:p>
        </w:tc>
      </w:tr>
    </w:tbl>
    <w:p w14:paraId="512CA485" w14:textId="77777777" w:rsidR="000451F0" w:rsidRPr="00646AAC" w:rsidRDefault="000451F0" w:rsidP="000451F0">
      <w:pPr>
        <w:pStyle w:val="BodyText"/>
        <w:rPr>
          <w:b/>
        </w:rPr>
      </w:pPr>
    </w:p>
    <w:p w14:paraId="42CCDC2C" w14:textId="77777777" w:rsidR="002D3C03" w:rsidRDefault="002D3C03">
      <w:pPr>
        <w:rPr>
          <w:rFonts w:ascii="Calibri" w:eastAsiaTheme="majorEastAsia" w:hAnsi="Calibri" w:cstheme="majorBidi"/>
          <w:b/>
          <w:bCs/>
          <w:color w:val="17365D"/>
          <w:sz w:val="44"/>
          <w:szCs w:val="28"/>
        </w:rPr>
      </w:pPr>
      <w:r>
        <w:br w:type="page"/>
      </w:r>
    </w:p>
    <w:p w14:paraId="38B05F74" w14:textId="58DCC319" w:rsidR="000451F0" w:rsidRPr="00085ADD" w:rsidRDefault="000451F0" w:rsidP="00F26B50">
      <w:pPr>
        <w:pStyle w:val="Heading1"/>
      </w:pPr>
      <w:bookmarkStart w:id="93" w:name="_Toc63844151"/>
      <w:r>
        <w:lastRenderedPageBreak/>
        <w:t>Downloading</w:t>
      </w:r>
      <w:r w:rsidRPr="00085ADD">
        <w:t xml:space="preserve"> the </w:t>
      </w:r>
      <w:r>
        <w:t xml:space="preserve">Latest Version of </w:t>
      </w:r>
      <w:r w:rsidR="00FD4017">
        <w:t xml:space="preserve">TOCI </w:t>
      </w:r>
      <w:r w:rsidR="002D3C03">
        <w:t>2021 Condition Assessment Form</w:t>
      </w:r>
      <w:bookmarkEnd w:id="93"/>
    </w:p>
    <w:p w14:paraId="614AB683" w14:textId="77777777" w:rsidR="000451F0" w:rsidRPr="00085ADD" w:rsidRDefault="000451F0" w:rsidP="000451F0">
      <w:pPr>
        <w:pStyle w:val="BodyText"/>
      </w:pPr>
      <w:r w:rsidRPr="00085ADD">
        <w:t>The Survey</w:t>
      </w:r>
      <w:r>
        <w:t>123 application</w:t>
      </w:r>
      <w:r w:rsidRPr="00085ADD">
        <w:t xml:space="preserve"> is being updated frequently. </w:t>
      </w:r>
    </w:p>
    <w:p w14:paraId="0A48A379" w14:textId="77777777" w:rsidR="000451F0" w:rsidRPr="00085ADD" w:rsidRDefault="000451F0" w:rsidP="000451F0">
      <w:pPr>
        <w:pStyle w:val="BodyText"/>
      </w:pPr>
      <w:r w:rsidRPr="00DB7F9F">
        <w:rPr>
          <w:b/>
        </w:rPr>
        <w:t>IMPORTANT:</w:t>
      </w:r>
      <w:r w:rsidRPr="00085ADD">
        <w:t xml:space="preserve"> You should </w:t>
      </w:r>
      <w:r>
        <w:t>download</w:t>
      </w:r>
      <w:r w:rsidRPr="00085ADD">
        <w:t xml:space="preserve"> the Survey once a day, preferably first thing in the morning before you start </w:t>
      </w:r>
      <w:r>
        <w:t>work</w:t>
      </w:r>
      <w:r w:rsidRPr="00085ADD">
        <w:t xml:space="preserve"> so that you are always using the most up-to-date form.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0"/>
        <w:gridCol w:w="4230"/>
      </w:tblGrid>
      <w:tr w:rsidR="00694005" w14:paraId="2D7DDB31" w14:textId="77777777" w:rsidTr="004D185F">
        <w:tc>
          <w:tcPr>
            <w:tcW w:w="5130" w:type="dxa"/>
          </w:tcPr>
          <w:p w14:paraId="65136787" w14:textId="77777777" w:rsidR="00694005" w:rsidRDefault="00694005" w:rsidP="00694005">
            <w:pPr>
              <w:pStyle w:val="ListNumber"/>
              <w:numPr>
                <w:ilvl w:val="0"/>
                <w:numId w:val="28"/>
              </w:numPr>
            </w:pPr>
            <w:r>
              <w:t xml:space="preserve">Return to the </w:t>
            </w:r>
            <w:r w:rsidRPr="00694005">
              <w:rPr>
                <w:i/>
              </w:rPr>
              <w:t>My Surveys</w:t>
            </w:r>
            <w:r>
              <w:t xml:space="preserve"> screen. </w:t>
            </w:r>
          </w:p>
          <w:p w14:paraId="21BE8FA3" w14:textId="6052A4A2" w:rsidR="00694005" w:rsidRDefault="005A22CF" w:rsidP="00694005">
            <w:pPr>
              <w:pStyle w:val="ListNumber"/>
              <w:numPr>
                <w:ilvl w:val="0"/>
                <w:numId w:val="28"/>
              </w:numPr>
            </w:pPr>
            <w:r>
              <w:t>Select</w:t>
            </w:r>
            <w:r w:rsidR="00694005">
              <w:t xml:space="preserve"> the menu (three bars in the upper right corner) to display the menu.</w:t>
            </w:r>
          </w:p>
          <w:p w14:paraId="15A1059E" w14:textId="5FE8CC64" w:rsidR="00694005" w:rsidRDefault="005A22CF" w:rsidP="00694005">
            <w:pPr>
              <w:pStyle w:val="ListNumber"/>
              <w:numPr>
                <w:ilvl w:val="0"/>
                <w:numId w:val="28"/>
              </w:numPr>
            </w:pPr>
            <w:r>
              <w:t>Select</w:t>
            </w:r>
            <w:r w:rsidR="00694005">
              <w:t xml:space="preserve"> </w:t>
            </w:r>
            <w:r w:rsidR="00694005">
              <w:rPr>
                <w:b/>
              </w:rPr>
              <w:t>Download Surveys</w:t>
            </w:r>
            <w:r w:rsidR="00694005">
              <w:t xml:space="preserve">. </w:t>
            </w:r>
          </w:p>
          <w:p w14:paraId="39A8E799" w14:textId="3D69F07B" w:rsidR="00694005" w:rsidRPr="00085ADD" w:rsidRDefault="00694005" w:rsidP="00694005">
            <w:pPr>
              <w:pStyle w:val="Results"/>
            </w:pPr>
            <w:r>
              <w:t>The Download Surveys window displays.</w:t>
            </w:r>
          </w:p>
        </w:tc>
        <w:tc>
          <w:tcPr>
            <w:tcW w:w="4230" w:type="dxa"/>
          </w:tcPr>
          <w:p w14:paraId="233F9693" w14:textId="77777777" w:rsidR="00694005" w:rsidRDefault="00694005" w:rsidP="00694005">
            <w:pPr>
              <w:pStyle w:val="Graphic"/>
            </w:pPr>
            <w:r>
              <w:rPr>
                <w:noProof/>
              </w:rPr>
              <w:drawing>
                <wp:inline distT="0" distB="0" distL="0" distR="0" wp14:anchorId="5520C933" wp14:editId="2D48FBC3">
                  <wp:extent cx="2480733" cy="1085321"/>
                  <wp:effectExtent l="0" t="0" r="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2505396" cy="1096111"/>
                          </a:xfrm>
                          <a:prstGeom prst="rect">
                            <a:avLst/>
                          </a:prstGeom>
                        </pic:spPr>
                      </pic:pic>
                    </a:graphicData>
                  </a:graphic>
                </wp:inline>
              </w:drawing>
            </w:r>
          </w:p>
          <w:p w14:paraId="3735FED4" w14:textId="741DD963" w:rsidR="00694005" w:rsidRPr="00085ADD" w:rsidRDefault="00694005" w:rsidP="00694005">
            <w:pPr>
              <w:pStyle w:val="Graphic"/>
            </w:pPr>
            <w:r>
              <w:rPr>
                <w:noProof/>
              </w:rPr>
              <w:drawing>
                <wp:inline distT="0" distB="0" distL="0" distR="0" wp14:anchorId="3829AB2B" wp14:editId="0A6D651F">
                  <wp:extent cx="1577051" cy="762000"/>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1594198" cy="770285"/>
                          </a:xfrm>
                          <a:prstGeom prst="rect">
                            <a:avLst/>
                          </a:prstGeom>
                        </pic:spPr>
                      </pic:pic>
                    </a:graphicData>
                  </a:graphic>
                </wp:inline>
              </w:drawing>
            </w:r>
          </w:p>
        </w:tc>
      </w:tr>
      <w:tr w:rsidR="00694005" w14:paraId="732E485D" w14:textId="77777777" w:rsidTr="004D185F">
        <w:tc>
          <w:tcPr>
            <w:tcW w:w="5130" w:type="dxa"/>
          </w:tcPr>
          <w:p w14:paraId="6D5B8BB1" w14:textId="228C48C0" w:rsidR="00694005" w:rsidRDefault="00694005" w:rsidP="00694005">
            <w:pPr>
              <w:pStyle w:val="BodyText"/>
            </w:pPr>
            <w:r>
              <w:t xml:space="preserve">To locate the TOCI </w:t>
            </w:r>
            <w:r w:rsidR="00D96CA0">
              <w:t>Ground</w:t>
            </w:r>
            <w:r>
              <w:t xml:space="preserve"> Inspection form:</w:t>
            </w:r>
          </w:p>
          <w:p w14:paraId="6C0AEF2C" w14:textId="77777777" w:rsidR="00694005" w:rsidRDefault="00694005" w:rsidP="00694005">
            <w:pPr>
              <w:pStyle w:val="ListNumber"/>
              <w:numPr>
                <w:ilvl w:val="0"/>
                <w:numId w:val="28"/>
              </w:numPr>
            </w:pPr>
            <w:r>
              <w:t>In the Search field, type “</w:t>
            </w:r>
            <w:proofErr w:type="spellStart"/>
            <w:r w:rsidRPr="00694005">
              <w:rPr>
                <w:b/>
              </w:rPr>
              <w:t>toci</w:t>
            </w:r>
            <w:proofErr w:type="spellEnd"/>
            <w:r>
              <w:t xml:space="preserve">”. </w:t>
            </w:r>
          </w:p>
          <w:p w14:paraId="7A865E25" w14:textId="2D530C03" w:rsidR="00694005" w:rsidRDefault="00694005" w:rsidP="00694005">
            <w:pPr>
              <w:pStyle w:val="Results"/>
            </w:pPr>
            <w:r>
              <w:t xml:space="preserve">The TOCI </w:t>
            </w:r>
            <w:r w:rsidR="00043650">
              <w:t>V2021 Condition Assessment</w:t>
            </w:r>
            <w:r>
              <w:t xml:space="preserve"> Form appears at the top of the list.</w:t>
            </w:r>
          </w:p>
          <w:p w14:paraId="56FFF75B" w14:textId="3D3F2CF9" w:rsidR="00694005" w:rsidRDefault="00043650" w:rsidP="00D96CA0">
            <w:pPr>
              <w:pStyle w:val="ListNumber"/>
              <w:numPr>
                <w:ilvl w:val="0"/>
                <w:numId w:val="28"/>
              </w:numPr>
            </w:pPr>
            <w:r>
              <w:t xml:space="preserve">Select </w:t>
            </w:r>
            <w:r w:rsidR="00694005">
              <w:t xml:space="preserve">the </w:t>
            </w:r>
            <w:r w:rsidR="00694005" w:rsidRPr="00694005">
              <w:rPr>
                <w:b/>
              </w:rPr>
              <w:t xml:space="preserve">TOCI </w:t>
            </w:r>
            <w:r w:rsidR="003D3E24">
              <w:rPr>
                <w:b/>
              </w:rPr>
              <w:t>V2021 Condition Assessment</w:t>
            </w:r>
            <w:r w:rsidR="00694005" w:rsidRPr="00694005">
              <w:rPr>
                <w:b/>
              </w:rPr>
              <w:t xml:space="preserve"> </w:t>
            </w:r>
            <w:r w:rsidR="00694005" w:rsidRPr="003D3E24">
              <w:rPr>
                <w:bCs/>
              </w:rPr>
              <w:t>link</w:t>
            </w:r>
            <w:r w:rsidR="00694005">
              <w:t xml:space="preserve"> to download it.</w:t>
            </w:r>
          </w:p>
        </w:tc>
        <w:tc>
          <w:tcPr>
            <w:tcW w:w="4230" w:type="dxa"/>
          </w:tcPr>
          <w:p w14:paraId="34C13580" w14:textId="277FAE99" w:rsidR="00694005" w:rsidRDefault="004D185F" w:rsidP="00694005">
            <w:pPr>
              <w:pStyle w:val="Graphic"/>
              <w:rPr>
                <w:noProof/>
              </w:rPr>
            </w:pPr>
            <w:r>
              <w:rPr>
                <w:noProof/>
              </w:rPr>
              <w:drawing>
                <wp:inline distT="0" distB="0" distL="0" distR="0" wp14:anchorId="6859FB65" wp14:editId="47BD895B">
                  <wp:extent cx="2338705" cy="1440159"/>
                  <wp:effectExtent l="0" t="0" r="4445" b="825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2362147" cy="1454594"/>
                          </a:xfrm>
                          <a:prstGeom prst="rect">
                            <a:avLst/>
                          </a:prstGeom>
                        </pic:spPr>
                      </pic:pic>
                    </a:graphicData>
                  </a:graphic>
                </wp:inline>
              </w:drawing>
            </w:r>
          </w:p>
        </w:tc>
      </w:tr>
      <w:tr w:rsidR="00694005" w14:paraId="7C8301F9" w14:textId="77777777" w:rsidTr="004D185F">
        <w:tc>
          <w:tcPr>
            <w:tcW w:w="5130" w:type="dxa"/>
          </w:tcPr>
          <w:p w14:paraId="08701175" w14:textId="32FABEF6" w:rsidR="00694005" w:rsidRDefault="00694005" w:rsidP="00694005">
            <w:pPr>
              <w:pStyle w:val="ListNumber"/>
            </w:pPr>
            <w:r>
              <w:t xml:space="preserve">When the survey is downloaded, </w:t>
            </w:r>
            <w:r w:rsidR="00240034">
              <w:t>select</w:t>
            </w:r>
            <w:r>
              <w:t xml:space="preserve"> </w:t>
            </w:r>
            <w:r w:rsidRPr="00694005">
              <w:rPr>
                <w:b/>
              </w:rPr>
              <w:t>OK</w:t>
            </w:r>
            <w:r>
              <w:t>.</w:t>
            </w:r>
          </w:p>
        </w:tc>
        <w:tc>
          <w:tcPr>
            <w:tcW w:w="4230" w:type="dxa"/>
          </w:tcPr>
          <w:p w14:paraId="4E5A6289" w14:textId="12A54466" w:rsidR="00694005" w:rsidRDefault="00240034" w:rsidP="00694005">
            <w:pPr>
              <w:pStyle w:val="Graphic"/>
              <w:rPr>
                <w:noProof/>
              </w:rPr>
            </w:pPr>
            <w:r>
              <w:rPr>
                <w:noProof/>
              </w:rPr>
              <w:drawing>
                <wp:inline distT="0" distB="0" distL="0" distR="0" wp14:anchorId="693DC8E1" wp14:editId="04C20117">
                  <wp:extent cx="1478280" cy="1056841"/>
                  <wp:effectExtent l="0" t="0" r="762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1502257" cy="1073982"/>
                          </a:xfrm>
                          <a:prstGeom prst="rect">
                            <a:avLst/>
                          </a:prstGeom>
                        </pic:spPr>
                      </pic:pic>
                    </a:graphicData>
                  </a:graphic>
                </wp:inline>
              </w:drawing>
            </w:r>
          </w:p>
        </w:tc>
      </w:tr>
      <w:tr w:rsidR="00694005" w14:paraId="32F58F51" w14:textId="77777777" w:rsidTr="004D185F">
        <w:tc>
          <w:tcPr>
            <w:tcW w:w="5130" w:type="dxa"/>
          </w:tcPr>
          <w:p w14:paraId="2CFF54C2" w14:textId="2B94CB18" w:rsidR="00694005" w:rsidRDefault="004D526D" w:rsidP="00694005">
            <w:pPr>
              <w:pStyle w:val="ListNumber"/>
            </w:pPr>
            <w:r>
              <w:t>Select</w:t>
            </w:r>
            <w:r w:rsidR="00872413">
              <w:t xml:space="preserve"> the </w:t>
            </w:r>
            <w:r w:rsidR="00872413" w:rsidRPr="00872413">
              <w:rPr>
                <w:b/>
              </w:rPr>
              <w:t>back arrow</w:t>
            </w:r>
            <w:r w:rsidR="00872413">
              <w:t xml:space="preserve"> (left side) next to Download Surveys to return to the My Surveys screen.</w:t>
            </w:r>
          </w:p>
        </w:tc>
        <w:tc>
          <w:tcPr>
            <w:tcW w:w="4230" w:type="dxa"/>
          </w:tcPr>
          <w:p w14:paraId="5A636A65" w14:textId="3761FDD1" w:rsidR="00694005" w:rsidRDefault="004D526D" w:rsidP="00694005">
            <w:pPr>
              <w:pStyle w:val="Graphic"/>
              <w:rPr>
                <w:noProof/>
              </w:rPr>
            </w:pPr>
            <w:r>
              <w:rPr>
                <w:noProof/>
              </w:rPr>
              <w:drawing>
                <wp:inline distT="0" distB="0" distL="0" distR="0" wp14:anchorId="1B0134AC" wp14:editId="6F964801">
                  <wp:extent cx="1816808" cy="1097280"/>
                  <wp:effectExtent l="0" t="0" r="0" b="762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837474" cy="1109761"/>
                          </a:xfrm>
                          <a:prstGeom prst="rect">
                            <a:avLst/>
                          </a:prstGeom>
                          <a:noFill/>
                          <a:ln>
                            <a:noFill/>
                          </a:ln>
                        </pic:spPr>
                      </pic:pic>
                    </a:graphicData>
                  </a:graphic>
                </wp:inline>
              </w:drawing>
            </w:r>
          </w:p>
        </w:tc>
      </w:tr>
    </w:tbl>
    <w:p w14:paraId="32E1A106" w14:textId="77777777" w:rsidR="006A42C8" w:rsidRDefault="006A42C8" w:rsidP="002667D0"/>
    <w:sectPr w:rsidR="006A42C8" w:rsidSect="007A3EF3">
      <w:footerReference w:type="even" r:id="rId187"/>
      <w:footerReference w:type="default" r:id="rId188"/>
      <w:headerReference w:type="first" r:id="rId189"/>
      <w:footerReference w:type="first" r:id="rId190"/>
      <w:pgSz w:w="12240" w:h="15840"/>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98C863E" w14:textId="77777777" w:rsidR="004B5A34" w:rsidRDefault="004B5A34" w:rsidP="0072454B">
      <w:pPr>
        <w:spacing w:after="0" w:line="240" w:lineRule="auto"/>
      </w:pPr>
      <w:r>
        <w:separator/>
      </w:r>
    </w:p>
  </w:endnote>
  <w:endnote w:type="continuationSeparator" w:id="0">
    <w:p w14:paraId="329618E8" w14:textId="77777777" w:rsidR="004B5A34" w:rsidRDefault="004B5A34" w:rsidP="0072454B">
      <w:pPr>
        <w:spacing w:after="0" w:line="240" w:lineRule="auto"/>
      </w:pPr>
      <w:r>
        <w:continuationSeparator/>
      </w:r>
    </w:p>
  </w:endnote>
  <w:endnote w:type="continuationNotice" w:id="1">
    <w:p w14:paraId="7D4E6A53" w14:textId="77777777" w:rsidR="004B5A34" w:rsidRDefault="004B5A3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6E4EDA" w14:textId="7A8EC82E" w:rsidR="005A22CF" w:rsidRPr="00AA01EB" w:rsidRDefault="005A22CF" w:rsidP="00DC605C">
    <w:pPr>
      <w:pStyle w:val="Footer"/>
      <w:pBdr>
        <w:bottom w:val="single" w:sz="6" w:space="1" w:color="17365D"/>
      </w:pBdr>
      <w:spacing w:after="120"/>
      <w:jc w:val="center"/>
      <w:rPr>
        <w:b/>
      </w:rPr>
    </w:pPr>
  </w:p>
  <w:p w14:paraId="64D3DC15" w14:textId="3F094BE8" w:rsidR="005A22CF" w:rsidRDefault="005A22CF" w:rsidP="0072454B">
    <w:pPr>
      <w:pStyle w:val="Footer"/>
      <w:rPr>
        <w:noProof/>
      </w:rPr>
    </w:pPr>
    <w:r w:rsidRPr="00DC605C">
      <w:rPr>
        <w:b/>
        <w:noProof/>
        <w:color w:val="FF0000"/>
      </w:rPr>
      <w:drawing>
        <wp:anchor distT="0" distB="0" distL="114300" distR="114300" simplePos="0" relativeHeight="251653632" behindDoc="0" locked="0" layoutInCell="1" allowOverlap="1" wp14:anchorId="2D98FE75" wp14:editId="22F11D13">
          <wp:simplePos x="0" y="0"/>
          <wp:positionH relativeFrom="column">
            <wp:posOffset>5012805</wp:posOffset>
          </wp:positionH>
          <wp:positionV relativeFrom="paragraph">
            <wp:posOffset>5715</wp:posOffset>
          </wp:positionV>
          <wp:extent cx="927735" cy="367665"/>
          <wp:effectExtent l="0" t="0" r="5715" b="0"/>
          <wp:wrapNone/>
          <wp:docPr id="8" name="Picture 8"/>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cstate="print">
                    <a:extLst>
                      <a:ext uri="{28A0092B-C50C-407E-A947-70E740481C1C}">
                        <a14:useLocalDpi xmlns:a14="http://schemas.microsoft.com/office/drawing/2010/main" val="0"/>
                      </a:ext>
                    </a:extLst>
                  </a:blip>
                  <a:stretch>
                    <a:fillRect/>
                  </a:stretch>
                </pic:blipFill>
                <pic:spPr>
                  <a:xfrm>
                    <a:off x="0" y="0"/>
                    <a:ext cx="927735" cy="367665"/>
                  </a:xfrm>
                  <a:prstGeom prst="rect">
                    <a:avLst/>
                  </a:prstGeom>
                </pic:spPr>
              </pic:pic>
            </a:graphicData>
          </a:graphic>
          <wp14:sizeRelH relativeFrom="page">
            <wp14:pctWidth>0</wp14:pctWidth>
          </wp14:sizeRelH>
          <wp14:sizeRelV relativeFrom="page">
            <wp14:pctHeight>0</wp14:pctHeight>
          </wp14:sizeRelV>
        </wp:anchor>
      </w:drawing>
    </w:r>
    <w:r>
      <w:t>SCE Internal Use Only</w:t>
    </w:r>
    <w:r>
      <w:tab/>
    </w:r>
    <w:r>
      <w:tab/>
    </w:r>
  </w:p>
  <w:p w14:paraId="2EAEF822" w14:textId="5B1CFB12" w:rsidR="005A22CF" w:rsidRPr="000537F9" w:rsidRDefault="005A22CF" w:rsidP="005A22CF">
    <w:pPr>
      <w:pStyle w:val="Footer"/>
      <w:tabs>
        <w:tab w:val="clear" w:pos="9360"/>
        <w:tab w:val="left" w:pos="5712"/>
      </w:tabs>
      <w:rPr>
        <w:b/>
      </w:rPr>
    </w:pPr>
    <w:r>
      <w:t>Revision Date: 2/21/2020</w:t>
    </w:r>
    <w:r>
      <w:tab/>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7CA41E" w14:textId="77777777" w:rsidR="005A22CF" w:rsidRPr="00AA01EB" w:rsidRDefault="005A22CF" w:rsidP="00066E9F">
    <w:pPr>
      <w:pStyle w:val="Footer"/>
      <w:pBdr>
        <w:bottom w:val="single" w:sz="6" w:space="1" w:color="17365D"/>
      </w:pBdr>
      <w:spacing w:after="120"/>
      <w:jc w:val="center"/>
      <w:rPr>
        <w:b/>
      </w:rPr>
    </w:pPr>
  </w:p>
  <w:p w14:paraId="62B0EC36" w14:textId="62B1DBD8" w:rsidR="005A22CF" w:rsidRDefault="005A22CF" w:rsidP="00066E9F">
    <w:pPr>
      <w:pStyle w:val="Footer"/>
      <w:rPr>
        <w:noProof/>
      </w:rPr>
    </w:pPr>
    <w:r w:rsidRPr="00DC605C">
      <w:rPr>
        <w:b/>
        <w:noProof/>
        <w:color w:val="FF0000"/>
      </w:rPr>
      <w:drawing>
        <wp:anchor distT="0" distB="0" distL="114300" distR="114300" simplePos="0" relativeHeight="251658245" behindDoc="0" locked="0" layoutInCell="1" allowOverlap="1" wp14:anchorId="3F9C1109" wp14:editId="614651DF">
          <wp:simplePos x="0" y="0"/>
          <wp:positionH relativeFrom="column">
            <wp:posOffset>5012805</wp:posOffset>
          </wp:positionH>
          <wp:positionV relativeFrom="paragraph">
            <wp:posOffset>5715</wp:posOffset>
          </wp:positionV>
          <wp:extent cx="927735" cy="367665"/>
          <wp:effectExtent l="0" t="0" r="5715" b="0"/>
          <wp:wrapNone/>
          <wp:docPr id="9" name="Picture 9"/>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cstate="print">
                    <a:extLst>
                      <a:ext uri="{28A0092B-C50C-407E-A947-70E740481C1C}">
                        <a14:useLocalDpi xmlns:a14="http://schemas.microsoft.com/office/drawing/2010/main" val="0"/>
                      </a:ext>
                    </a:extLst>
                  </a:blip>
                  <a:stretch>
                    <a:fillRect/>
                  </a:stretch>
                </pic:blipFill>
                <pic:spPr>
                  <a:xfrm>
                    <a:off x="0" y="0"/>
                    <a:ext cx="927735" cy="367665"/>
                  </a:xfrm>
                  <a:prstGeom prst="rect">
                    <a:avLst/>
                  </a:prstGeom>
                </pic:spPr>
              </pic:pic>
            </a:graphicData>
          </a:graphic>
          <wp14:sizeRelH relativeFrom="page">
            <wp14:pctWidth>0</wp14:pctWidth>
          </wp14:sizeRelH>
          <wp14:sizeRelV relativeFrom="page">
            <wp14:pctHeight>0</wp14:pctHeight>
          </wp14:sizeRelV>
        </wp:anchor>
      </w:drawing>
    </w:r>
    <w:r>
      <w:t>SCE Internal Use Only</w:t>
    </w:r>
    <w:r>
      <w:tab/>
    </w:r>
    <w:r>
      <w:tab/>
    </w:r>
  </w:p>
  <w:p w14:paraId="3862C13D" w14:textId="4550D0CB" w:rsidR="005A22CF" w:rsidRPr="000537F9" w:rsidRDefault="005A22CF" w:rsidP="00066E9F">
    <w:pPr>
      <w:pStyle w:val="Footer"/>
      <w:rPr>
        <w:b/>
      </w:rPr>
    </w:pPr>
    <w:r>
      <w:t>Revision Date: 2/21/2020</w:t>
    </w:r>
    <w:r>
      <w:tab/>
    </w:r>
    <w:r w:rsidRPr="000537F9">
      <w:rPr>
        <w:b/>
      </w:rPr>
      <w:t>DRAFT</w:t>
    </w:r>
  </w:p>
  <w:p w14:paraId="43A71C93" w14:textId="77777777" w:rsidR="005A22CF" w:rsidRPr="00066E9F" w:rsidRDefault="005A22CF" w:rsidP="00066E9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D94EF2" w14:textId="77777777" w:rsidR="005A22CF" w:rsidRPr="00AA01EB" w:rsidRDefault="005A22CF" w:rsidP="00DC605C">
    <w:pPr>
      <w:pStyle w:val="Footer"/>
      <w:pBdr>
        <w:bottom w:val="single" w:sz="6" w:space="1" w:color="17365D"/>
      </w:pBdr>
      <w:spacing w:after="120"/>
      <w:jc w:val="center"/>
      <w:rPr>
        <w:b/>
      </w:rPr>
    </w:pPr>
  </w:p>
  <w:p w14:paraId="05B652CA" w14:textId="2FD9C296" w:rsidR="005A22CF" w:rsidRDefault="005A22CF" w:rsidP="0072454B">
    <w:pPr>
      <w:pStyle w:val="Footer"/>
      <w:rPr>
        <w:noProof/>
      </w:rPr>
    </w:pPr>
    <w:r w:rsidRPr="00DC605C">
      <w:rPr>
        <w:b/>
        <w:noProof/>
        <w:color w:val="FF0000"/>
      </w:rPr>
      <w:drawing>
        <wp:anchor distT="0" distB="0" distL="114300" distR="114300" simplePos="0" relativeHeight="251658240" behindDoc="0" locked="0" layoutInCell="1" allowOverlap="1" wp14:anchorId="1E83EC85" wp14:editId="46156D27">
          <wp:simplePos x="0" y="0"/>
          <wp:positionH relativeFrom="column">
            <wp:posOffset>5012805</wp:posOffset>
          </wp:positionH>
          <wp:positionV relativeFrom="paragraph">
            <wp:posOffset>5715</wp:posOffset>
          </wp:positionV>
          <wp:extent cx="927735" cy="367665"/>
          <wp:effectExtent l="0" t="0" r="5715" b="0"/>
          <wp:wrapNone/>
          <wp:docPr id="5" name="Picture 5"/>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cstate="print">
                    <a:extLst>
                      <a:ext uri="{28A0092B-C50C-407E-A947-70E740481C1C}">
                        <a14:useLocalDpi xmlns:a14="http://schemas.microsoft.com/office/drawing/2010/main" val="0"/>
                      </a:ext>
                    </a:extLst>
                  </a:blip>
                  <a:stretch>
                    <a:fillRect/>
                  </a:stretch>
                </pic:blipFill>
                <pic:spPr>
                  <a:xfrm>
                    <a:off x="0" y="0"/>
                    <a:ext cx="927735" cy="367665"/>
                  </a:xfrm>
                  <a:prstGeom prst="rect">
                    <a:avLst/>
                  </a:prstGeom>
                </pic:spPr>
              </pic:pic>
            </a:graphicData>
          </a:graphic>
          <wp14:sizeRelH relativeFrom="page">
            <wp14:pctWidth>0</wp14:pctWidth>
          </wp14:sizeRelH>
          <wp14:sizeRelV relativeFrom="page">
            <wp14:pctHeight>0</wp14:pctHeight>
          </wp14:sizeRelV>
        </wp:anchor>
      </w:drawing>
    </w:r>
    <w:r>
      <w:t>SCE Internal Use Only</w:t>
    </w:r>
    <w:r>
      <w:tab/>
    </w:r>
    <w:r>
      <w:fldChar w:fldCharType="begin"/>
    </w:r>
    <w:r>
      <w:instrText xml:space="preserve"> PAGE  \* roman  \* MERGEFORMAT </w:instrText>
    </w:r>
    <w:r>
      <w:fldChar w:fldCharType="separate"/>
    </w:r>
    <w:r>
      <w:rPr>
        <w:noProof/>
      </w:rPr>
      <w:t>ii</w:t>
    </w:r>
    <w:r>
      <w:fldChar w:fldCharType="end"/>
    </w:r>
    <w:r>
      <w:t xml:space="preserve"> of </w:t>
    </w:r>
    <w:r>
      <w:rPr>
        <w:noProof/>
      </w:rPr>
      <w:fldChar w:fldCharType="begin"/>
    </w:r>
    <w:r>
      <w:rPr>
        <w:noProof/>
      </w:rPr>
      <w:instrText xml:space="preserve"> SECTIONPAGES  \* roman  \* MERGEFORMAT </w:instrText>
    </w:r>
    <w:r>
      <w:rPr>
        <w:noProof/>
      </w:rPr>
      <w:fldChar w:fldCharType="separate"/>
    </w:r>
    <w:r w:rsidR="00EF730C">
      <w:rPr>
        <w:noProof/>
      </w:rPr>
      <w:t>iii</w:t>
    </w:r>
    <w:r>
      <w:rPr>
        <w:noProof/>
      </w:rPr>
      <w:fldChar w:fldCharType="end"/>
    </w:r>
    <w:r>
      <w:tab/>
    </w:r>
  </w:p>
  <w:p w14:paraId="3E92BDB0" w14:textId="42B750ED" w:rsidR="005A22CF" w:rsidRPr="000537F9" w:rsidRDefault="005A22CF" w:rsidP="0072454B">
    <w:pPr>
      <w:pStyle w:val="Footer"/>
      <w:rPr>
        <w:b/>
      </w:rPr>
    </w:pPr>
    <w:r>
      <w:t>Revision Date: 2/21/2020</w:t>
    </w:r>
    <w:r>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1B57D2" w14:textId="77777777" w:rsidR="005A22CF" w:rsidRPr="00AA01EB" w:rsidRDefault="005A22CF" w:rsidP="00066E9F">
    <w:pPr>
      <w:pStyle w:val="Footer"/>
      <w:pBdr>
        <w:bottom w:val="single" w:sz="6" w:space="1" w:color="17365D"/>
      </w:pBdr>
      <w:spacing w:after="120"/>
      <w:jc w:val="center"/>
      <w:rPr>
        <w:b/>
      </w:rPr>
    </w:pPr>
  </w:p>
  <w:p w14:paraId="1004C259" w14:textId="38EFD14A" w:rsidR="005A22CF" w:rsidRDefault="005A22CF" w:rsidP="00066E9F">
    <w:pPr>
      <w:pStyle w:val="Footer"/>
      <w:rPr>
        <w:noProof/>
      </w:rPr>
    </w:pPr>
    <w:r w:rsidRPr="00DC605C">
      <w:rPr>
        <w:b/>
        <w:noProof/>
        <w:color w:val="FF0000"/>
      </w:rPr>
      <w:drawing>
        <wp:anchor distT="0" distB="0" distL="114300" distR="114300" simplePos="0" relativeHeight="251660288" behindDoc="0" locked="0" layoutInCell="1" allowOverlap="1" wp14:anchorId="2283C178" wp14:editId="33A1CDF2">
          <wp:simplePos x="0" y="0"/>
          <wp:positionH relativeFrom="column">
            <wp:posOffset>5012805</wp:posOffset>
          </wp:positionH>
          <wp:positionV relativeFrom="paragraph">
            <wp:posOffset>5715</wp:posOffset>
          </wp:positionV>
          <wp:extent cx="927735" cy="367665"/>
          <wp:effectExtent l="0" t="0" r="5715" b="0"/>
          <wp:wrapNone/>
          <wp:docPr id="6" name="Picture 6"/>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cstate="print">
                    <a:extLst>
                      <a:ext uri="{28A0092B-C50C-407E-A947-70E740481C1C}">
                        <a14:useLocalDpi xmlns:a14="http://schemas.microsoft.com/office/drawing/2010/main" val="0"/>
                      </a:ext>
                    </a:extLst>
                  </a:blip>
                  <a:stretch>
                    <a:fillRect/>
                  </a:stretch>
                </pic:blipFill>
                <pic:spPr>
                  <a:xfrm>
                    <a:off x="0" y="0"/>
                    <a:ext cx="927735" cy="367665"/>
                  </a:xfrm>
                  <a:prstGeom prst="rect">
                    <a:avLst/>
                  </a:prstGeom>
                </pic:spPr>
              </pic:pic>
            </a:graphicData>
          </a:graphic>
          <wp14:sizeRelH relativeFrom="page">
            <wp14:pctWidth>0</wp14:pctWidth>
          </wp14:sizeRelH>
          <wp14:sizeRelV relativeFrom="page">
            <wp14:pctHeight>0</wp14:pctHeight>
          </wp14:sizeRelV>
        </wp:anchor>
      </w:drawing>
    </w:r>
    <w:r>
      <w:t>SCE Internal Use Only</w:t>
    </w:r>
    <w:r>
      <w:tab/>
    </w:r>
    <w:r>
      <w:fldChar w:fldCharType="begin"/>
    </w:r>
    <w:r>
      <w:instrText xml:space="preserve"> PAGE  \* roman  \* MERGEFORMAT </w:instrText>
    </w:r>
    <w:r>
      <w:fldChar w:fldCharType="separate"/>
    </w:r>
    <w:r>
      <w:rPr>
        <w:noProof/>
      </w:rPr>
      <w:t>iii</w:t>
    </w:r>
    <w:r>
      <w:fldChar w:fldCharType="end"/>
    </w:r>
    <w:r>
      <w:t xml:space="preserve"> of </w:t>
    </w:r>
    <w:r>
      <w:rPr>
        <w:noProof/>
      </w:rPr>
      <w:fldChar w:fldCharType="begin"/>
    </w:r>
    <w:r>
      <w:rPr>
        <w:noProof/>
      </w:rPr>
      <w:instrText xml:space="preserve"> SECTIONPAGES  \* roman  \* MERGEFORMAT </w:instrText>
    </w:r>
    <w:r>
      <w:rPr>
        <w:noProof/>
      </w:rPr>
      <w:fldChar w:fldCharType="separate"/>
    </w:r>
    <w:r w:rsidR="00EF730C">
      <w:rPr>
        <w:noProof/>
      </w:rPr>
      <w:t>iii</w:t>
    </w:r>
    <w:r>
      <w:rPr>
        <w:noProof/>
      </w:rPr>
      <w:fldChar w:fldCharType="end"/>
    </w:r>
    <w:r>
      <w:tab/>
    </w:r>
  </w:p>
  <w:p w14:paraId="21A08682" w14:textId="0DA87775" w:rsidR="005A22CF" w:rsidRPr="000537F9" w:rsidRDefault="005A22CF" w:rsidP="00066E9F">
    <w:pPr>
      <w:pStyle w:val="Footer"/>
      <w:rPr>
        <w:b/>
      </w:rPr>
    </w:pPr>
    <w:r>
      <w:t>Revision Date: 2/21/2020</w:t>
    </w:r>
    <w:r>
      <w:tab/>
    </w:r>
  </w:p>
  <w:p w14:paraId="2654E938" w14:textId="77777777" w:rsidR="005A22CF" w:rsidRPr="00066E9F" w:rsidRDefault="005A22CF" w:rsidP="00066E9F">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020C9B" w14:textId="77777777" w:rsidR="005A22CF" w:rsidRPr="00AA01EB" w:rsidRDefault="005A22CF" w:rsidP="00A61155">
    <w:pPr>
      <w:pStyle w:val="Footer"/>
      <w:pBdr>
        <w:bottom w:val="single" w:sz="6" w:space="1" w:color="17365D"/>
      </w:pBdr>
      <w:spacing w:after="120"/>
      <w:jc w:val="center"/>
      <w:rPr>
        <w:b/>
      </w:rPr>
    </w:pPr>
  </w:p>
  <w:p w14:paraId="30AA7FCF" w14:textId="1DD3DCF6" w:rsidR="005A22CF" w:rsidRDefault="005A22CF" w:rsidP="00A61155">
    <w:pPr>
      <w:pStyle w:val="Footer"/>
    </w:pPr>
    <w:r w:rsidRPr="00DC605C">
      <w:rPr>
        <w:b/>
        <w:noProof/>
        <w:color w:val="FF0000"/>
      </w:rPr>
      <w:drawing>
        <wp:anchor distT="0" distB="0" distL="114300" distR="114300" simplePos="0" relativeHeight="251656192" behindDoc="0" locked="0" layoutInCell="1" allowOverlap="1" wp14:anchorId="59BE96B8" wp14:editId="7FA8FBD6">
          <wp:simplePos x="0" y="0"/>
          <wp:positionH relativeFrom="column">
            <wp:posOffset>5012805</wp:posOffset>
          </wp:positionH>
          <wp:positionV relativeFrom="paragraph">
            <wp:posOffset>5715</wp:posOffset>
          </wp:positionV>
          <wp:extent cx="927735" cy="367665"/>
          <wp:effectExtent l="0" t="0" r="5715" b="0"/>
          <wp:wrapNone/>
          <wp:docPr id="263" name="Picture 26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cstate="print">
                    <a:extLst>
                      <a:ext uri="{28A0092B-C50C-407E-A947-70E740481C1C}">
                        <a14:useLocalDpi xmlns:a14="http://schemas.microsoft.com/office/drawing/2010/main" val="0"/>
                      </a:ext>
                    </a:extLst>
                  </a:blip>
                  <a:stretch>
                    <a:fillRect/>
                  </a:stretch>
                </pic:blipFill>
                <pic:spPr>
                  <a:xfrm>
                    <a:off x="0" y="0"/>
                    <a:ext cx="927735" cy="367665"/>
                  </a:xfrm>
                  <a:prstGeom prst="rect">
                    <a:avLst/>
                  </a:prstGeom>
                </pic:spPr>
              </pic:pic>
            </a:graphicData>
          </a:graphic>
          <wp14:sizeRelH relativeFrom="page">
            <wp14:pctWidth>0</wp14:pctWidth>
          </wp14:sizeRelH>
          <wp14:sizeRelV relativeFrom="page">
            <wp14:pctHeight>0</wp14:pctHeight>
          </wp14:sizeRelV>
        </wp:anchor>
      </w:drawing>
    </w:r>
    <w:r>
      <w:t>SCE Internal Use Only</w:t>
    </w:r>
    <w:r>
      <w:tab/>
    </w:r>
    <w:r>
      <w:fldChar w:fldCharType="begin"/>
    </w:r>
    <w:r>
      <w:instrText xml:space="preserve"> PAGE  \* roman  \* MERGEFORMAT </w:instrText>
    </w:r>
    <w:r>
      <w:fldChar w:fldCharType="separate"/>
    </w:r>
    <w:r>
      <w:rPr>
        <w:noProof/>
      </w:rPr>
      <w:t>i</w:t>
    </w:r>
    <w:r>
      <w:fldChar w:fldCharType="end"/>
    </w:r>
    <w:r>
      <w:t xml:space="preserve"> of </w:t>
    </w:r>
    <w:r>
      <w:rPr>
        <w:noProof/>
      </w:rPr>
      <w:fldChar w:fldCharType="begin"/>
    </w:r>
    <w:r>
      <w:rPr>
        <w:noProof/>
      </w:rPr>
      <w:instrText xml:space="preserve"> SECTIONPAGES  \* roman  \* MERGEFORMAT </w:instrText>
    </w:r>
    <w:r>
      <w:rPr>
        <w:noProof/>
      </w:rPr>
      <w:fldChar w:fldCharType="separate"/>
    </w:r>
    <w:r w:rsidR="00EF730C">
      <w:rPr>
        <w:noProof/>
      </w:rPr>
      <w:t>iii</w:t>
    </w:r>
    <w:r>
      <w:rPr>
        <w:noProof/>
      </w:rPr>
      <w:fldChar w:fldCharType="end"/>
    </w:r>
    <w:r>
      <w:tab/>
    </w:r>
  </w:p>
  <w:p w14:paraId="52491BDC" w14:textId="3592CF23" w:rsidR="005A22CF" w:rsidRPr="005A22CF" w:rsidRDefault="005A22CF">
    <w:pPr>
      <w:pStyle w:val="Footer"/>
      <w:rPr>
        <w:b/>
      </w:rPr>
    </w:pPr>
    <w:r>
      <w:t>Revision Date: 2/21/2020</w:t>
    </w:r>
    <w:r>
      <w:tab/>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6021F8" w14:textId="77777777" w:rsidR="005A22CF" w:rsidRPr="00AA01EB" w:rsidRDefault="005A22CF" w:rsidP="00DC605C">
    <w:pPr>
      <w:pStyle w:val="Footer"/>
      <w:pBdr>
        <w:bottom w:val="single" w:sz="6" w:space="1" w:color="17365D"/>
      </w:pBdr>
      <w:spacing w:after="120"/>
      <w:jc w:val="center"/>
      <w:rPr>
        <w:b/>
      </w:rPr>
    </w:pPr>
  </w:p>
  <w:p w14:paraId="2E03F3D2" w14:textId="15477D9C" w:rsidR="005A22CF" w:rsidRDefault="005A22CF" w:rsidP="0072454B">
    <w:pPr>
      <w:pStyle w:val="Footer"/>
    </w:pPr>
    <w:r w:rsidRPr="00DC605C">
      <w:rPr>
        <w:b/>
        <w:noProof/>
        <w:color w:val="FF0000"/>
      </w:rPr>
      <w:drawing>
        <wp:anchor distT="0" distB="0" distL="114300" distR="114300" simplePos="0" relativeHeight="251661824" behindDoc="0" locked="0" layoutInCell="1" allowOverlap="1" wp14:anchorId="66D858A8" wp14:editId="14CE24C9">
          <wp:simplePos x="0" y="0"/>
          <wp:positionH relativeFrom="column">
            <wp:posOffset>5012805</wp:posOffset>
          </wp:positionH>
          <wp:positionV relativeFrom="paragraph">
            <wp:posOffset>5715</wp:posOffset>
          </wp:positionV>
          <wp:extent cx="927735" cy="367665"/>
          <wp:effectExtent l="0" t="0" r="5715" b="0"/>
          <wp:wrapNone/>
          <wp:docPr id="265" name="Picture 265"/>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cstate="print">
                    <a:extLst>
                      <a:ext uri="{28A0092B-C50C-407E-A947-70E740481C1C}">
                        <a14:useLocalDpi xmlns:a14="http://schemas.microsoft.com/office/drawing/2010/main" val="0"/>
                      </a:ext>
                    </a:extLst>
                  </a:blip>
                  <a:stretch>
                    <a:fillRect/>
                  </a:stretch>
                </pic:blipFill>
                <pic:spPr>
                  <a:xfrm>
                    <a:off x="0" y="0"/>
                    <a:ext cx="927735" cy="367665"/>
                  </a:xfrm>
                  <a:prstGeom prst="rect">
                    <a:avLst/>
                  </a:prstGeom>
                </pic:spPr>
              </pic:pic>
            </a:graphicData>
          </a:graphic>
          <wp14:sizeRelH relativeFrom="page">
            <wp14:pctWidth>0</wp14:pctWidth>
          </wp14:sizeRelH>
          <wp14:sizeRelV relativeFrom="page">
            <wp14:pctHeight>0</wp14:pctHeight>
          </wp14:sizeRelV>
        </wp:anchor>
      </w:drawing>
    </w:r>
    <w:r>
      <w:t>SCE Internal Use Only</w:t>
    </w:r>
    <w:r>
      <w:tab/>
    </w:r>
    <w:r>
      <w:fldChar w:fldCharType="begin"/>
    </w:r>
    <w:r>
      <w:instrText xml:space="preserve"> PAGE  \* Arabic  \* MERGEFORMAT </w:instrText>
    </w:r>
    <w:r>
      <w:fldChar w:fldCharType="separate"/>
    </w:r>
    <w:r>
      <w:rPr>
        <w:noProof/>
      </w:rPr>
      <w:t>16</w:t>
    </w:r>
    <w:r>
      <w:fldChar w:fldCharType="end"/>
    </w:r>
    <w:r>
      <w:t xml:space="preserve"> of </w:t>
    </w:r>
    <w:r>
      <w:rPr>
        <w:noProof/>
      </w:rPr>
      <w:fldChar w:fldCharType="begin"/>
    </w:r>
    <w:r>
      <w:rPr>
        <w:noProof/>
      </w:rPr>
      <w:instrText xml:space="preserve"> SECTIONPAGES  \* Arabic  \* MERGEFORMAT </w:instrText>
    </w:r>
    <w:r>
      <w:rPr>
        <w:noProof/>
      </w:rPr>
      <w:fldChar w:fldCharType="separate"/>
    </w:r>
    <w:r w:rsidR="00EF730C">
      <w:rPr>
        <w:noProof/>
      </w:rPr>
      <w:t>48</w:t>
    </w:r>
    <w:r>
      <w:rPr>
        <w:noProof/>
      </w:rPr>
      <w:fldChar w:fldCharType="end"/>
    </w:r>
    <w:r>
      <w:tab/>
    </w:r>
  </w:p>
  <w:p w14:paraId="68AD9920" w14:textId="62D7DEB0" w:rsidR="005A22CF" w:rsidRPr="000537F9" w:rsidRDefault="005A22CF" w:rsidP="0072454B">
    <w:pPr>
      <w:pStyle w:val="Footer"/>
      <w:rPr>
        <w:b/>
      </w:rPr>
    </w:pPr>
    <w:r>
      <w:t>Revision Date: 2/10/2021</w:t>
    </w:r>
    <w:r>
      <w:tab/>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247A3C" w14:textId="77777777" w:rsidR="005A22CF" w:rsidRPr="00AA01EB" w:rsidRDefault="005A22CF" w:rsidP="00DC605C">
    <w:pPr>
      <w:pStyle w:val="Footer"/>
      <w:pBdr>
        <w:bottom w:val="single" w:sz="6" w:space="1" w:color="17365D"/>
      </w:pBdr>
      <w:spacing w:after="120"/>
      <w:jc w:val="center"/>
      <w:rPr>
        <w:b/>
      </w:rPr>
    </w:pPr>
  </w:p>
  <w:p w14:paraId="7172420F" w14:textId="71B6F850" w:rsidR="005A22CF" w:rsidRDefault="005A22CF" w:rsidP="0072454B">
    <w:pPr>
      <w:pStyle w:val="Footer"/>
    </w:pPr>
    <w:r>
      <w:rPr>
        <w:noProof/>
      </w:rPr>
      <w:drawing>
        <wp:anchor distT="0" distB="0" distL="114300" distR="114300" simplePos="0" relativeHeight="251658243" behindDoc="0" locked="0" layoutInCell="1" allowOverlap="1" wp14:anchorId="5E7F4D28" wp14:editId="54BFCFA5">
          <wp:simplePos x="0" y="0"/>
          <wp:positionH relativeFrom="column">
            <wp:posOffset>0</wp:posOffset>
          </wp:positionH>
          <wp:positionV relativeFrom="paragraph">
            <wp:posOffset>-635</wp:posOffset>
          </wp:positionV>
          <wp:extent cx="927735" cy="367665"/>
          <wp:effectExtent l="0" t="0" r="5715" b="0"/>
          <wp:wrapNone/>
          <wp:docPr id="264" name="Picture 264"/>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cstate="print">
                    <a:extLst>
                      <a:ext uri="{28A0092B-C50C-407E-A947-70E740481C1C}">
                        <a14:useLocalDpi xmlns:a14="http://schemas.microsoft.com/office/drawing/2010/main" val="0"/>
                      </a:ext>
                    </a:extLst>
                  </a:blip>
                  <a:stretch>
                    <a:fillRect/>
                  </a:stretch>
                </pic:blipFill>
                <pic:spPr>
                  <a:xfrm>
                    <a:off x="0" y="0"/>
                    <a:ext cx="927735" cy="367665"/>
                  </a:xfrm>
                  <a:prstGeom prst="rect">
                    <a:avLst/>
                  </a:prstGeom>
                </pic:spPr>
              </pic:pic>
            </a:graphicData>
          </a:graphic>
          <wp14:sizeRelH relativeFrom="page">
            <wp14:pctWidth>0</wp14:pctWidth>
          </wp14:sizeRelH>
          <wp14:sizeRelV relativeFrom="page">
            <wp14:pctHeight>0</wp14:pctHeight>
          </wp14:sizeRelV>
        </wp:anchor>
      </w:drawing>
    </w:r>
    <w:r>
      <w:t>Transmission</w:t>
    </w:r>
    <w:r>
      <w:tab/>
    </w:r>
    <w:r>
      <w:fldChar w:fldCharType="begin"/>
    </w:r>
    <w:r>
      <w:instrText xml:space="preserve"> PAGE  \* Arabic  \* MERGEFORMAT </w:instrText>
    </w:r>
    <w:r>
      <w:fldChar w:fldCharType="separate"/>
    </w:r>
    <w:r>
      <w:rPr>
        <w:noProof/>
      </w:rPr>
      <w:t>15</w:t>
    </w:r>
    <w:r>
      <w:fldChar w:fldCharType="end"/>
    </w:r>
    <w:r>
      <w:t xml:space="preserve"> of </w:t>
    </w:r>
    <w:r>
      <w:rPr>
        <w:noProof/>
      </w:rPr>
      <w:fldChar w:fldCharType="begin"/>
    </w:r>
    <w:r>
      <w:rPr>
        <w:noProof/>
      </w:rPr>
      <w:instrText xml:space="preserve"> SECTIONPAGES  \* Arabic  \* MERGEFORMAT </w:instrText>
    </w:r>
    <w:r>
      <w:rPr>
        <w:noProof/>
      </w:rPr>
      <w:fldChar w:fldCharType="separate"/>
    </w:r>
    <w:r w:rsidR="00EF730C">
      <w:rPr>
        <w:noProof/>
      </w:rPr>
      <w:t>48</w:t>
    </w:r>
    <w:r>
      <w:rPr>
        <w:noProof/>
      </w:rPr>
      <w:fldChar w:fldCharType="end"/>
    </w:r>
    <w:r>
      <w:tab/>
      <w:t>SCE Internal Use Only</w:t>
    </w:r>
  </w:p>
  <w:p w14:paraId="475D39CD" w14:textId="6F7E3AED" w:rsidR="005A22CF" w:rsidRPr="00214276" w:rsidRDefault="005A22CF" w:rsidP="0072454B">
    <w:pPr>
      <w:pStyle w:val="Footer"/>
    </w:pPr>
    <w:r>
      <w:tab/>
    </w:r>
    <w:r>
      <w:tab/>
      <w:t>Revision Date: 2/21/2020</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A51CFA" w14:textId="77777777" w:rsidR="005A22CF" w:rsidRPr="00AA01EB" w:rsidRDefault="005A22CF" w:rsidP="00A61155">
    <w:pPr>
      <w:pStyle w:val="Footer"/>
      <w:pBdr>
        <w:bottom w:val="single" w:sz="6" w:space="1" w:color="17365D"/>
      </w:pBdr>
      <w:spacing w:after="120"/>
      <w:jc w:val="center"/>
      <w:rPr>
        <w:b/>
      </w:rPr>
    </w:pPr>
  </w:p>
  <w:p w14:paraId="58555A57" w14:textId="2EF94C10" w:rsidR="005A22CF" w:rsidRDefault="005A22CF" w:rsidP="00A61155">
    <w:pPr>
      <w:pStyle w:val="Footer"/>
    </w:pPr>
    <w:r w:rsidRPr="00DC605C">
      <w:rPr>
        <w:b/>
        <w:noProof/>
        <w:color w:val="FF0000"/>
      </w:rPr>
      <w:drawing>
        <wp:anchor distT="0" distB="0" distL="114300" distR="114300" simplePos="0" relativeHeight="251658242" behindDoc="0" locked="0" layoutInCell="1" allowOverlap="1" wp14:anchorId="1E003609" wp14:editId="0925C4AD">
          <wp:simplePos x="0" y="0"/>
          <wp:positionH relativeFrom="column">
            <wp:posOffset>5012805</wp:posOffset>
          </wp:positionH>
          <wp:positionV relativeFrom="paragraph">
            <wp:posOffset>5715</wp:posOffset>
          </wp:positionV>
          <wp:extent cx="927735" cy="367665"/>
          <wp:effectExtent l="0" t="0" r="5715" b="0"/>
          <wp:wrapNone/>
          <wp:docPr id="253" name="Picture 25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cstate="print">
                    <a:extLst>
                      <a:ext uri="{28A0092B-C50C-407E-A947-70E740481C1C}">
                        <a14:useLocalDpi xmlns:a14="http://schemas.microsoft.com/office/drawing/2010/main" val="0"/>
                      </a:ext>
                    </a:extLst>
                  </a:blip>
                  <a:stretch>
                    <a:fillRect/>
                  </a:stretch>
                </pic:blipFill>
                <pic:spPr>
                  <a:xfrm>
                    <a:off x="0" y="0"/>
                    <a:ext cx="927735" cy="367665"/>
                  </a:xfrm>
                  <a:prstGeom prst="rect">
                    <a:avLst/>
                  </a:prstGeom>
                </pic:spPr>
              </pic:pic>
            </a:graphicData>
          </a:graphic>
          <wp14:sizeRelH relativeFrom="page">
            <wp14:pctWidth>0</wp14:pctWidth>
          </wp14:sizeRelH>
          <wp14:sizeRelV relativeFrom="page">
            <wp14:pctHeight>0</wp14:pctHeight>
          </wp14:sizeRelV>
        </wp:anchor>
      </w:drawing>
    </w:r>
    <w:r>
      <w:t>SCE Internal Use Only</w:t>
    </w:r>
    <w:r>
      <w:tab/>
    </w:r>
    <w:r>
      <w:fldChar w:fldCharType="begin"/>
    </w:r>
    <w:r>
      <w:instrText xml:space="preserve"> PAGE  \* Arabic  \* MERGEFORMAT </w:instrText>
    </w:r>
    <w:r>
      <w:fldChar w:fldCharType="separate"/>
    </w:r>
    <w:r>
      <w:rPr>
        <w:noProof/>
      </w:rPr>
      <w:t>1</w:t>
    </w:r>
    <w:r>
      <w:fldChar w:fldCharType="end"/>
    </w:r>
    <w:r>
      <w:t xml:space="preserve"> of </w:t>
    </w:r>
    <w:r>
      <w:rPr>
        <w:noProof/>
      </w:rPr>
      <w:fldChar w:fldCharType="begin"/>
    </w:r>
    <w:r>
      <w:rPr>
        <w:noProof/>
      </w:rPr>
      <w:instrText xml:space="preserve"> SECTIONPAGES   \* MERGEFORMAT </w:instrText>
    </w:r>
    <w:r>
      <w:rPr>
        <w:noProof/>
      </w:rPr>
      <w:fldChar w:fldCharType="separate"/>
    </w:r>
    <w:r w:rsidR="00EF730C">
      <w:rPr>
        <w:noProof/>
      </w:rPr>
      <w:t>48</w:t>
    </w:r>
    <w:r>
      <w:rPr>
        <w:noProof/>
      </w:rPr>
      <w:fldChar w:fldCharType="end"/>
    </w:r>
    <w:r>
      <w:tab/>
    </w:r>
  </w:p>
  <w:p w14:paraId="5D77AC4C" w14:textId="533B966D" w:rsidR="005A22CF" w:rsidRPr="00B54D51" w:rsidRDefault="005A22CF" w:rsidP="00A61155">
    <w:pPr>
      <w:pStyle w:val="Footer"/>
      <w:rPr>
        <w:b/>
      </w:rPr>
    </w:pPr>
    <w:r>
      <w:t>Revision Date: 2/21/2020</w:t>
    </w:r>
    <w:r>
      <w:tab/>
    </w:r>
  </w:p>
  <w:p w14:paraId="5319C0A4" w14:textId="77777777" w:rsidR="005A22CF" w:rsidRDefault="005A22C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FD22525" w14:textId="77777777" w:rsidR="004B5A34" w:rsidRDefault="004B5A34" w:rsidP="0072454B">
      <w:pPr>
        <w:spacing w:after="0" w:line="240" w:lineRule="auto"/>
      </w:pPr>
      <w:r>
        <w:separator/>
      </w:r>
    </w:p>
  </w:footnote>
  <w:footnote w:type="continuationSeparator" w:id="0">
    <w:p w14:paraId="1B3C157D" w14:textId="77777777" w:rsidR="004B5A34" w:rsidRDefault="004B5A34" w:rsidP="0072454B">
      <w:pPr>
        <w:spacing w:after="0" w:line="240" w:lineRule="auto"/>
      </w:pPr>
      <w:r>
        <w:continuationSeparator/>
      </w:r>
    </w:p>
  </w:footnote>
  <w:footnote w:type="continuationNotice" w:id="1">
    <w:p w14:paraId="0D38B3FD" w14:textId="77777777" w:rsidR="004B5A34" w:rsidRDefault="004B5A3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596E55" w14:textId="62FACDF8" w:rsidR="005A22CF" w:rsidRPr="00884603" w:rsidRDefault="005A22CF" w:rsidP="0072454B">
    <w:pPr>
      <w:pStyle w:val="Header"/>
    </w:pPr>
    <w:r>
      <w:t>User Guide</w:t>
    </w:r>
    <w:r w:rsidRPr="00884603">
      <w:tab/>
    </w:r>
    <w:r>
      <w:tab/>
      <w:t>TOCI V2021 Condition Assessment Survey123</w:t>
    </w:r>
  </w:p>
  <w:p w14:paraId="08EA7FE9" w14:textId="77777777" w:rsidR="005A22CF" w:rsidRDefault="005A22CF" w:rsidP="0072454B">
    <w:pPr>
      <w:pStyle w:val="Header"/>
      <w:pBdr>
        <w:top w:val="single" w:sz="4" w:space="1" w:color="auto"/>
      </w:pBdr>
      <w:spacing w:before="120"/>
    </w:pPr>
  </w:p>
  <w:p w14:paraId="2739B6A2" w14:textId="77777777" w:rsidR="005A22CF" w:rsidRDefault="005A22C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D87655" w14:textId="743F3624" w:rsidR="005A22CF" w:rsidRPr="00884603" w:rsidRDefault="005A22CF" w:rsidP="00B710AF">
    <w:pPr>
      <w:pStyle w:val="Header"/>
    </w:pPr>
    <w:r>
      <w:t>TOCI Ground Inspection Survey123</w:t>
    </w:r>
    <w:r>
      <w:tab/>
    </w:r>
    <w:r>
      <w:tab/>
      <w:t>User Guide</w:t>
    </w:r>
  </w:p>
  <w:p w14:paraId="2C404BA9" w14:textId="77777777" w:rsidR="005A22CF" w:rsidRDefault="005A22CF" w:rsidP="00B710AF">
    <w:pPr>
      <w:pStyle w:val="Header"/>
      <w:pBdr>
        <w:top w:val="single" w:sz="4" w:space="1" w:color="auto"/>
      </w:pBdr>
      <w:spacing w:before="120"/>
    </w:pPr>
  </w:p>
  <w:p w14:paraId="0D83FDF2" w14:textId="77777777" w:rsidR="005A22CF" w:rsidRDefault="005A22C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2B6917" w14:textId="77777777" w:rsidR="005A22CF" w:rsidRPr="00884603" w:rsidRDefault="005A22CF" w:rsidP="00A61155">
    <w:pPr>
      <w:pStyle w:val="Header"/>
    </w:pPr>
    <w:r>
      <w:t>TOCI Ground Inspection Survey123</w:t>
    </w:r>
    <w:r>
      <w:tab/>
    </w:r>
    <w:r>
      <w:tab/>
      <w:t>User Guide</w:t>
    </w:r>
  </w:p>
  <w:p w14:paraId="7B6B8F76" w14:textId="77777777" w:rsidR="005A22CF" w:rsidRDefault="005A22CF" w:rsidP="00A61155">
    <w:pPr>
      <w:pStyle w:val="Header"/>
      <w:pBdr>
        <w:top w:val="single" w:sz="4" w:space="1" w:color="auto"/>
      </w:pBdr>
      <w:spacing w:before="120"/>
    </w:pPr>
  </w:p>
  <w:p w14:paraId="686BA8A9" w14:textId="77777777" w:rsidR="005A22CF" w:rsidRDefault="005A22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25CFB9A"/>
    <w:lvl w:ilvl="0">
      <w:start w:val="1"/>
      <w:numFmt w:val="lowerRoman"/>
      <w:lvlText w:val="%1."/>
      <w:lvlJc w:val="right"/>
      <w:pPr>
        <w:ind w:left="1260" w:hanging="360"/>
      </w:pPr>
      <w:rPr>
        <w:rFonts w:ascii="Calibri" w:hAnsi="Calibri" w:hint="default"/>
        <w:color w:val="auto"/>
        <w:sz w:val="24"/>
      </w:rPr>
    </w:lvl>
  </w:abstractNum>
  <w:abstractNum w:abstractNumId="1" w15:restartNumberingAfterBreak="0">
    <w:nsid w:val="FFFFFF7F"/>
    <w:multiLevelType w:val="singleLevel"/>
    <w:tmpl w:val="3B46710A"/>
    <w:lvl w:ilvl="0">
      <w:start w:val="1"/>
      <w:numFmt w:val="decimal"/>
      <w:pStyle w:val="ListNumber2"/>
      <w:lvlText w:val="%1."/>
      <w:lvlJc w:val="left"/>
      <w:pPr>
        <w:tabs>
          <w:tab w:val="num" w:pos="720"/>
        </w:tabs>
        <w:ind w:left="720" w:hanging="360"/>
      </w:pPr>
    </w:lvl>
  </w:abstractNum>
  <w:abstractNum w:abstractNumId="2" w15:restartNumberingAfterBreak="0">
    <w:nsid w:val="FFFFFF82"/>
    <w:multiLevelType w:val="singleLevel"/>
    <w:tmpl w:val="6AFCC71C"/>
    <w:lvl w:ilvl="0">
      <w:start w:val="1"/>
      <w:numFmt w:val="bullet"/>
      <w:pStyle w:val="ListBullet3"/>
      <w:lvlText w:val="o"/>
      <w:lvlJc w:val="left"/>
      <w:pPr>
        <w:ind w:left="1080" w:hanging="360"/>
      </w:pPr>
      <w:rPr>
        <w:rFonts w:ascii="Courier New" w:hAnsi="Courier New" w:cs="Courier New" w:hint="default"/>
        <w:sz w:val="24"/>
      </w:rPr>
    </w:lvl>
  </w:abstractNum>
  <w:abstractNum w:abstractNumId="3" w15:restartNumberingAfterBreak="0">
    <w:nsid w:val="FFFFFF83"/>
    <w:multiLevelType w:val="singleLevel"/>
    <w:tmpl w:val="0BA890C0"/>
    <w:lvl w:ilvl="0">
      <w:start w:val="1"/>
      <w:numFmt w:val="bullet"/>
      <w:pStyle w:val="ListBullet2"/>
      <w:lvlText w:val="−"/>
      <w:lvlJc w:val="left"/>
      <w:pPr>
        <w:ind w:left="1080" w:hanging="360"/>
      </w:pPr>
      <w:rPr>
        <w:rFonts w:ascii="Calibri" w:hAnsi="Calibri" w:hint="default"/>
        <w:sz w:val="24"/>
      </w:rPr>
    </w:lvl>
  </w:abstractNum>
  <w:abstractNum w:abstractNumId="4" w15:restartNumberingAfterBreak="0">
    <w:nsid w:val="FFFFFF88"/>
    <w:multiLevelType w:val="singleLevel"/>
    <w:tmpl w:val="78AE4CB2"/>
    <w:lvl w:ilvl="0">
      <w:start w:val="1"/>
      <w:numFmt w:val="decimal"/>
      <w:pStyle w:val="ListNumber"/>
      <w:lvlText w:val="%1."/>
      <w:lvlJc w:val="left"/>
      <w:pPr>
        <w:tabs>
          <w:tab w:val="num" w:pos="360"/>
        </w:tabs>
        <w:ind w:left="360" w:hanging="360"/>
      </w:pPr>
    </w:lvl>
  </w:abstractNum>
  <w:abstractNum w:abstractNumId="5" w15:restartNumberingAfterBreak="0">
    <w:nsid w:val="FFFFFF89"/>
    <w:multiLevelType w:val="singleLevel"/>
    <w:tmpl w:val="45C89696"/>
    <w:lvl w:ilvl="0">
      <w:start w:val="1"/>
      <w:numFmt w:val="bullet"/>
      <w:pStyle w:val="ListBullet"/>
      <w:lvlText w:val=""/>
      <w:lvlJc w:val="left"/>
      <w:pPr>
        <w:ind w:left="720" w:hanging="360"/>
      </w:pPr>
      <w:rPr>
        <w:rFonts w:ascii="Symbol" w:hAnsi="Symbol" w:hint="default"/>
        <w:color w:val="auto"/>
        <w:sz w:val="22"/>
      </w:rPr>
    </w:lvl>
  </w:abstractNum>
  <w:abstractNum w:abstractNumId="6" w15:restartNumberingAfterBreak="0">
    <w:nsid w:val="023E2659"/>
    <w:multiLevelType w:val="hybridMultilevel"/>
    <w:tmpl w:val="E162E666"/>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B903E48"/>
    <w:multiLevelType w:val="hybridMultilevel"/>
    <w:tmpl w:val="FBDE1080"/>
    <w:lvl w:ilvl="0" w:tplc="A20E6F08">
      <w:start w:val="1"/>
      <w:numFmt w:val="decimal"/>
      <w:pStyle w:val="Step"/>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FA5606E"/>
    <w:multiLevelType w:val="hybridMultilevel"/>
    <w:tmpl w:val="1A36CC4E"/>
    <w:lvl w:ilvl="0" w:tplc="6A70DC72">
      <w:start w:val="1"/>
      <w:numFmt w:val="lowerLetter"/>
      <w:pStyle w:val="alistnumber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3F001D6"/>
    <w:multiLevelType w:val="hybridMultilevel"/>
    <w:tmpl w:val="C3AC55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95D2E24"/>
    <w:multiLevelType w:val="hybridMultilevel"/>
    <w:tmpl w:val="7CDCA28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06C02A8"/>
    <w:multiLevelType w:val="hybridMultilevel"/>
    <w:tmpl w:val="25548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50B43C3"/>
    <w:multiLevelType w:val="hybridMultilevel"/>
    <w:tmpl w:val="BFC685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85144FE"/>
    <w:multiLevelType w:val="hybridMultilevel"/>
    <w:tmpl w:val="13089F04"/>
    <w:lvl w:ilvl="0" w:tplc="09C8A8B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9616EA7"/>
    <w:multiLevelType w:val="singleLevel"/>
    <w:tmpl w:val="ED3498A0"/>
    <w:lvl w:ilvl="0">
      <w:start w:val="1"/>
      <w:numFmt w:val="bullet"/>
      <w:lvlText w:val=""/>
      <w:lvlJc w:val="left"/>
      <w:pPr>
        <w:tabs>
          <w:tab w:val="num" w:pos="360"/>
        </w:tabs>
        <w:ind w:left="360" w:hanging="360"/>
      </w:pPr>
      <w:rPr>
        <w:rFonts w:ascii="Symbol" w:hAnsi="Symbol" w:hint="default"/>
      </w:rPr>
    </w:lvl>
  </w:abstractNum>
  <w:abstractNum w:abstractNumId="15" w15:restartNumberingAfterBreak="0">
    <w:nsid w:val="3D8F4A4D"/>
    <w:multiLevelType w:val="hybridMultilevel"/>
    <w:tmpl w:val="E162E666"/>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76E08D0"/>
    <w:multiLevelType w:val="hybridMultilevel"/>
    <w:tmpl w:val="A68CEA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8FF3345"/>
    <w:multiLevelType w:val="hybridMultilevel"/>
    <w:tmpl w:val="77BAAE2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5A570DA7"/>
    <w:multiLevelType w:val="hybridMultilevel"/>
    <w:tmpl w:val="D71E5B6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613327B1"/>
    <w:multiLevelType w:val="hybridMultilevel"/>
    <w:tmpl w:val="C9207E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48F1EF4"/>
    <w:multiLevelType w:val="hybridMultilevel"/>
    <w:tmpl w:val="E162E666"/>
    <w:lvl w:ilvl="0" w:tplc="0409000F">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6B6A0E6A"/>
    <w:multiLevelType w:val="hybridMultilevel"/>
    <w:tmpl w:val="E162E666"/>
    <w:lvl w:ilvl="0" w:tplc="0409000F">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6E6601CE"/>
    <w:multiLevelType w:val="hybridMultilevel"/>
    <w:tmpl w:val="D7125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67C4C93"/>
    <w:multiLevelType w:val="hybridMultilevel"/>
    <w:tmpl w:val="ACF84C6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C384C81"/>
    <w:multiLevelType w:val="hybridMultilevel"/>
    <w:tmpl w:val="6AD2986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3"/>
  </w:num>
  <w:num w:numId="2">
    <w:abstractNumId w:val="2"/>
  </w:num>
  <w:num w:numId="3">
    <w:abstractNumId w:val="5"/>
  </w:num>
  <w:num w:numId="4">
    <w:abstractNumId w:val="4"/>
  </w:num>
  <w:num w:numId="5">
    <w:abstractNumId w:val="13"/>
  </w:num>
  <w:num w:numId="6">
    <w:abstractNumId w:val="1"/>
  </w:num>
  <w:num w:numId="7">
    <w:abstractNumId w:val="14"/>
  </w:num>
  <w:num w:numId="8">
    <w:abstractNumId w:val="8"/>
  </w:num>
  <w:num w:numId="9">
    <w:abstractNumId w:val="4"/>
    <w:lvlOverride w:ilvl="0">
      <w:startOverride w:val="1"/>
    </w:lvlOverride>
  </w:num>
  <w:num w:numId="10">
    <w:abstractNumId w:val="0"/>
  </w:num>
  <w:num w:numId="11">
    <w:abstractNumId w:val="16"/>
  </w:num>
  <w:num w:numId="12">
    <w:abstractNumId w:val="15"/>
  </w:num>
  <w:num w:numId="13">
    <w:abstractNumId w:val="23"/>
  </w:num>
  <w:num w:numId="14">
    <w:abstractNumId w:val="21"/>
  </w:num>
  <w:num w:numId="15">
    <w:abstractNumId w:val="6"/>
  </w:num>
  <w:num w:numId="16">
    <w:abstractNumId w:val="24"/>
  </w:num>
  <w:num w:numId="17">
    <w:abstractNumId w:val="18"/>
  </w:num>
  <w:num w:numId="18">
    <w:abstractNumId w:val="19"/>
  </w:num>
  <w:num w:numId="19">
    <w:abstractNumId w:val="20"/>
  </w:num>
  <w:num w:numId="20">
    <w:abstractNumId w:val="12"/>
  </w:num>
  <w:num w:numId="21">
    <w:abstractNumId w:val="11"/>
  </w:num>
  <w:num w:numId="22">
    <w:abstractNumId w:val="4"/>
  </w:num>
  <w:num w:numId="23">
    <w:abstractNumId w:val="4"/>
    <w:lvlOverride w:ilvl="0">
      <w:startOverride w:val="1"/>
    </w:lvlOverride>
  </w:num>
  <w:num w:numId="24">
    <w:abstractNumId w:val="4"/>
    <w:lvlOverride w:ilvl="0">
      <w:startOverride w:val="1"/>
    </w:lvlOverride>
  </w:num>
  <w:num w:numId="25">
    <w:abstractNumId w:val="22"/>
  </w:num>
  <w:num w:numId="26">
    <w:abstractNumId w:val="7"/>
  </w:num>
  <w:num w:numId="27">
    <w:abstractNumId w:val="9"/>
  </w:num>
  <w:num w:numId="28">
    <w:abstractNumId w:val="10"/>
  </w:num>
  <w:num w:numId="29">
    <w:abstractNumId w:val="17"/>
  </w:num>
  <w:num w:numId="30">
    <w:abstractNumId w:val="4"/>
    <w:lvlOverride w:ilvl="0">
      <w:startOverride w:val="1"/>
    </w:lvlOverride>
  </w:num>
  <w:num w:numId="31">
    <w:abstractNumId w:val="4"/>
    <w:lvlOverride w:ilvl="0">
      <w:startOverride w:val="1"/>
    </w:lvlOverride>
  </w:num>
  <w:num w:numId="32">
    <w:abstractNumId w:val="4"/>
    <w:lvlOverride w:ilvl="0">
      <w:startOverride w:val="1"/>
    </w:lvlOverride>
  </w:num>
  <w:num w:numId="33">
    <w:abstractNumId w:val="4"/>
    <w:lvlOverride w:ilvl="0">
      <w:startOverride w:val="1"/>
    </w:lvlOverride>
  </w:num>
  <w:num w:numId="34">
    <w:abstractNumId w:val="4"/>
    <w:lvlOverride w:ilvl="0">
      <w:startOverride w:val="1"/>
    </w:lvlOverride>
  </w:num>
  <w:num w:numId="35">
    <w:abstractNumId w:val="4"/>
    <w:lvlOverride w:ilvl="0">
      <w:startOverride w:val="1"/>
    </w:lvlOverride>
  </w:num>
  <w:num w:numId="36">
    <w:abstractNumId w:val="4"/>
    <w:lvlOverride w:ilvl="0">
      <w:startOverride w:val="1"/>
    </w:lvlOverride>
  </w:num>
  <w:num w:numId="37">
    <w:abstractNumId w:val="4"/>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evenAndOddHeaders/>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2583"/>
    <w:rsid w:val="0000007A"/>
    <w:rsid w:val="00002037"/>
    <w:rsid w:val="0001094F"/>
    <w:rsid w:val="0001232A"/>
    <w:rsid w:val="00015969"/>
    <w:rsid w:val="000207BB"/>
    <w:rsid w:val="00025BC6"/>
    <w:rsid w:val="00026068"/>
    <w:rsid w:val="00036546"/>
    <w:rsid w:val="0003788B"/>
    <w:rsid w:val="00043650"/>
    <w:rsid w:val="00044D4D"/>
    <w:rsid w:val="000451F0"/>
    <w:rsid w:val="000461CC"/>
    <w:rsid w:val="000522BE"/>
    <w:rsid w:val="000537F9"/>
    <w:rsid w:val="00053FE6"/>
    <w:rsid w:val="00060E27"/>
    <w:rsid w:val="00062B78"/>
    <w:rsid w:val="00066043"/>
    <w:rsid w:val="00066E9F"/>
    <w:rsid w:val="00076478"/>
    <w:rsid w:val="0008190C"/>
    <w:rsid w:val="00082A8D"/>
    <w:rsid w:val="00086A46"/>
    <w:rsid w:val="00091FF5"/>
    <w:rsid w:val="00092A74"/>
    <w:rsid w:val="00094946"/>
    <w:rsid w:val="000A3E2D"/>
    <w:rsid w:val="000B5A6C"/>
    <w:rsid w:val="000B6597"/>
    <w:rsid w:val="000C4233"/>
    <w:rsid w:val="000D4CB4"/>
    <w:rsid w:val="000D5FDA"/>
    <w:rsid w:val="000D6ED9"/>
    <w:rsid w:val="000E2755"/>
    <w:rsid w:val="000E593E"/>
    <w:rsid w:val="000F4227"/>
    <w:rsid w:val="000F69F3"/>
    <w:rsid w:val="000F7068"/>
    <w:rsid w:val="00110902"/>
    <w:rsid w:val="00112849"/>
    <w:rsid w:val="001161F2"/>
    <w:rsid w:val="00125619"/>
    <w:rsid w:val="00131874"/>
    <w:rsid w:val="001346DB"/>
    <w:rsid w:val="00136413"/>
    <w:rsid w:val="001458D2"/>
    <w:rsid w:val="00152229"/>
    <w:rsid w:val="00152236"/>
    <w:rsid w:val="00153BA0"/>
    <w:rsid w:val="00154584"/>
    <w:rsid w:val="0016006D"/>
    <w:rsid w:val="00166736"/>
    <w:rsid w:val="001700F3"/>
    <w:rsid w:val="00171244"/>
    <w:rsid w:val="00175446"/>
    <w:rsid w:val="00177084"/>
    <w:rsid w:val="00181B4B"/>
    <w:rsid w:val="00195C06"/>
    <w:rsid w:val="00196AF6"/>
    <w:rsid w:val="00197EC1"/>
    <w:rsid w:val="001A01C3"/>
    <w:rsid w:val="001A049F"/>
    <w:rsid w:val="001A1780"/>
    <w:rsid w:val="001A255D"/>
    <w:rsid w:val="001A69CC"/>
    <w:rsid w:val="001B03F5"/>
    <w:rsid w:val="001B3123"/>
    <w:rsid w:val="001C0CCE"/>
    <w:rsid w:val="001C4E97"/>
    <w:rsid w:val="001C5037"/>
    <w:rsid w:val="001C6B4D"/>
    <w:rsid w:val="001D1986"/>
    <w:rsid w:val="001D3057"/>
    <w:rsid w:val="001E76F8"/>
    <w:rsid w:val="001F3688"/>
    <w:rsid w:val="001F67D2"/>
    <w:rsid w:val="00200A7E"/>
    <w:rsid w:val="002112C4"/>
    <w:rsid w:val="002118D0"/>
    <w:rsid w:val="002164CA"/>
    <w:rsid w:val="00216D60"/>
    <w:rsid w:val="0022675E"/>
    <w:rsid w:val="00233842"/>
    <w:rsid w:val="00236D8B"/>
    <w:rsid w:val="00240034"/>
    <w:rsid w:val="0026159E"/>
    <w:rsid w:val="002667D0"/>
    <w:rsid w:val="0027353E"/>
    <w:rsid w:val="00277442"/>
    <w:rsid w:val="002813DB"/>
    <w:rsid w:val="00284813"/>
    <w:rsid w:val="00287960"/>
    <w:rsid w:val="00292EDB"/>
    <w:rsid w:val="00293A0B"/>
    <w:rsid w:val="002A21F4"/>
    <w:rsid w:val="002A7145"/>
    <w:rsid w:val="002B1E2D"/>
    <w:rsid w:val="002B32F7"/>
    <w:rsid w:val="002B3D97"/>
    <w:rsid w:val="002B5A1F"/>
    <w:rsid w:val="002B7E26"/>
    <w:rsid w:val="002C0D80"/>
    <w:rsid w:val="002C5E98"/>
    <w:rsid w:val="002C6278"/>
    <w:rsid w:val="002D3C03"/>
    <w:rsid w:val="002D791F"/>
    <w:rsid w:val="002E5A84"/>
    <w:rsid w:val="002F08F9"/>
    <w:rsid w:val="002F6CAB"/>
    <w:rsid w:val="002F7AFB"/>
    <w:rsid w:val="00311A9D"/>
    <w:rsid w:val="00312F49"/>
    <w:rsid w:val="003342C1"/>
    <w:rsid w:val="00334BBE"/>
    <w:rsid w:val="003409E0"/>
    <w:rsid w:val="00343B65"/>
    <w:rsid w:val="00344F58"/>
    <w:rsid w:val="00347B4C"/>
    <w:rsid w:val="00352853"/>
    <w:rsid w:val="003571DC"/>
    <w:rsid w:val="003917E9"/>
    <w:rsid w:val="00391CC1"/>
    <w:rsid w:val="00392F22"/>
    <w:rsid w:val="003A280A"/>
    <w:rsid w:val="003B2E4B"/>
    <w:rsid w:val="003B74ED"/>
    <w:rsid w:val="003B7A2D"/>
    <w:rsid w:val="003C180C"/>
    <w:rsid w:val="003D3E24"/>
    <w:rsid w:val="003D42D4"/>
    <w:rsid w:val="003D5F4D"/>
    <w:rsid w:val="003F4F5F"/>
    <w:rsid w:val="00400D24"/>
    <w:rsid w:val="004058ED"/>
    <w:rsid w:val="00411DDD"/>
    <w:rsid w:val="00413094"/>
    <w:rsid w:val="004148AF"/>
    <w:rsid w:val="004173A3"/>
    <w:rsid w:val="004220DE"/>
    <w:rsid w:val="00423416"/>
    <w:rsid w:val="00442069"/>
    <w:rsid w:val="0044787C"/>
    <w:rsid w:val="00457F19"/>
    <w:rsid w:val="00460AB2"/>
    <w:rsid w:val="004613DF"/>
    <w:rsid w:val="0046703C"/>
    <w:rsid w:val="004704DD"/>
    <w:rsid w:val="004705AC"/>
    <w:rsid w:val="004721D6"/>
    <w:rsid w:val="004758EE"/>
    <w:rsid w:val="00475B78"/>
    <w:rsid w:val="004826BC"/>
    <w:rsid w:val="00486416"/>
    <w:rsid w:val="00491D9A"/>
    <w:rsid w:val="00497364"/>
    <w:rsid w:val="004A4BFD"/>
    <w:rsid w:val="004B5A34"/>
    <w:rsid w:val="004C2062"/>
    <w:rsid w:val="004C379A"/>
    <w:rsid w:val="004C54D0"/>
    <w:rsid w:val="004D084F"/>
    <w:rsid w:val="004D185F"/>
    <w:rsid w:val="004D3CDA"/>
    <w:rsid w:val="004D526D"/>
    <w:rsid w:val="004E20F8"/>
    <w:rsid w:val="004E5BFF"/>
    <w:rsid w:val="004E69B8"/>
    <w:rsid w:val="0050093F"/>
    <w:rsid w:val="005021FD"/>
    <w:rsid w:val="00505664"/>
    <w:rsid w:val="0051242C"/>
    <w:rsid w:val="005238D9"/>
    <w:rsid w:val="00530A15"/>
    <w:rsid w:val="00534560"/>
    <w:rsid w:val="00534FDC"/>
    <w:rsid w:val="00536AA0"/>
    <w:rsid w:val="005420D6"/>
    <w:rsid w:val="00544DB1"/>
    <w:rsid w:val="00552C5A"/>
    <w:rsid w:val="00553F29"/>
    <w:rsid w:val="0056158B"/>
    <w:rsid w:val="00562B13"/>
    <w:rsid w:val="005748F4"/>
    <w:rsid w:val="005776A4"/>
    <w:rsid w:val="005804CA"/>
    <w:rsid w:val="005816D1"/>
    <w:rsid w:val="00583A4A"/>
    <w:rsid w:val="00586DED"/>
    <w:rsid w:val="00590837"/>
    <w:rsid w:val="005924A1"/>
    <w:rsid w:val="00596B69"/>
    <w:rsid w:val="00597A9B"/>
    <w:rsid w:val="005A0B66"/>
    <w:rsid w:val="005A22CF"/>
    <w:rsid w:val="005A3722"/>
    <w:rsid w:val="005A392F"/>
    <w:rsid w:val="005A7512"/>
    <w:rsid w:val="005B1EAA"/>
    <w:rsid w:val="005B3176"/>
    <w:rsid w:val="005B57C9"/>
    <w:rsid w:val="005B6DF2"/>
    <w:rsid w:val="005C5485"/>
    <w:rsid w:val="005C7EE8"/>
    <w:rsid w:val="005D23F6"/>
    <w:rsid w:val="005D661B"/>
    <w:rsid w:val="005E0852"/>
    <w:rsid w:val="005E1144"/>
    <w:rsid w:val="005E6507"/>
    <w:rsid w:val="005F1255"/>
    <w:rsid w:val="005F1517"/>
    <w:rsid w:val="005F6AFF"/>
    <w:rsid w:val="005F73AB"/>
    <w:rsid w:val="00603266"/>
    <w:rsid w:val="00605869"/>
    <w:rsid w:val="0060616C"/>
    <w:rsid w:val="00606A5A"/>
    <w:rsid w:val="0061122D"/>
    <w:rsid w:val="0061518B"/>
    <w:rsid w:val="006202E8"/>
    <w:rsid w:val="00621674"/>
    <w:rsid w:val="00626842"/>
    <w:rsid w:val="00632727"/>
    <w:rsid w:val="006420BB"/>
    <w:rsid w:val="0064581B"/>
    <w:rsid w:val="006461C1"/>
    <w:rsid w:val="00662E74"/>
    <w:rsid w:val="00664D6D"/>
    <w:rsid w:val="00665484"/>
    <w:rsid w:val="006673C9"/>
    <w:rsid w:val="00671DC2"/>
    <w:rsid w:val="00684C8D"/>
    <w:rsid w:val="00694005"/>
    <w:rsid w:val="0069760F"/>
    <w:rsid w:val="006A1133"/>
    <w:rsid w:val="006A1551"/>
    <w:rsid w:val="006A25BA"/>
    <w:rsid w:val="006A42C8"/>
    <w:rsid w:val="006A55C3"/>
    <w:rsid w:val="006B1C36"/>
    <w:rsid w:val="006C0916"/>
    <w:rsid w:val="006C2C91"/>
    <w:rsid w:val="006C71D6"/>
    <w:rsid w:val="006D02BD"/>
    <w:rsid w:val="006D0F20"/>
    <w:rsid w:val="006D5CD7"/>
    <w:rsid w:val="006E297A"/>
    <w:rsid w:val="006F63C9"/>
    <w:rsid w:val="0070756D"/>
    <w:rsid w:val="00707E30"/>
    <w:rsid w:val="00711FF5"/>
    <w:rsid w:val="00713B5C"/>
    <w:rsid w:val="00713FF2"/>
    <w:rsid w:val="0072454B"/>
    <w:rsid w:val="00727D74"/>
    <w:rsid w:val="00740040"/>
    <w:rsid w:val="00741E5C"/>
    <w:rsid w:val="00745886"/>
    <w:rsid w:val="00753ED1"/>
    <w:rsid w:val="00756E22"/>
    <w:rsid w:val="007646F5"/>
    <w:rsid w:val="00775840"/>
    <w:rsid w:val="0077591C"/>
    <w:rsid w:val="007778AC"/>
    <w:rsid w:val="00786DFF"/>
    <w:rsid w:val="00787E08"/>
    <w:rsid w:val="00792830"/>
    <w:rsid w:val="007A3EF3"/>
    <w:rsid w:val="007A4F22"/>
    <w:rsid w:val="007A53DA"/>
    <w:rsid w:val="007B0805"/>
    <w:rsid w:val="007B5483"/>
    <w:rsid w:val="007C17A7"/>
    <w:rsid w:val="007C426E"/>
    <w:rsid w:val="007D2A92"/>
    <w:rsid w:val="007D4A9A"/>
    <w:rsid w:val="007E2F0F"/>
    <w:rsid w:val="007E4D1D"/>
    <w:rsid w:val="007E734A"/>
    <w:rsid w:val="0080692E"/>
    <w:rsid w:val="00813485"/>
    <w:rsid w:val="00823162"/>
    <w:rsid w:val="008266FF"/>
    <w:rsid w:val="00831428"/>
    <w:rsid w:val="00833975"/>
    <w:rsid w:val="008343BF"/>
    <w:rsid w:val="00836257"/>
    <w:rsid w:val="00837239"/>
    <w:rsid w:val="0083785A"/>
    <w:rsid w:val="008409A7"/>
    <w:rsid w:val="0084499A"/>
    <w:rsid w:val="00846F0A"/>
    <w:rsid w:val="00856E50"/>
    <w:rsid w:val="00857F71"/>
    <w:rsid w:val="0086041E"/>
    <w:rsid w:val="0086134B"/>
    <w:rsid w:val="008657BB"/>
    <w:rsid w:val="00866BD4"/>
    <w:rsid w:val="00872413"/>
    <w:rsid w:val="00872A1E"/>
    <w:rsid w:val="00876120"/>
    <w:rsid w:val="0087669C"/>
    <w:rsid w:val="00881DE6"/>
    <w:rsid w:val="008877D9"/>
    <w:rsid w:val="00887972"/>
    <w:rsid w:val="00887B58"/>
    <w:rsid w:val="008915BA"/>
    <w:rsid w:val="008948E0"/>
    <w:rsid w:val="00896929"/>
    <w:rsid w:val="00897857"/>
    <w:rsid w:val="008A2467"/>
    <w:rsid w:val="008B0F65"/>
    <w:rsid w:val="008B3C17"/>
    <w:rsid w:val="008B49E5"/>
    <w:rsid w:val="008C2F25"/>
    <w:rsid w:val="008D245F"/>
    <w:rsid w:val="008D4279"/>
    <w:rsid w:val="008D4B14"/>
    <w:rsid w:val="008D5673"/>
    <w:rsid w:val="008D6D95"/>
    <w:rsid w:val="008E15BC"/>
    <w:rsid w:val="008E2B58"/>
    <w:rsid w:val="008E4DC6"/>
    <w:rsid w:val="008F1227"/>
    <w:rsid w:val="008F6AC3"/>
    <w:rsid w:val="008F7024"/>
    <w:rsid w:val="008F7BEB"/>
    <w:rsid w:val="009009ED"/>
    <w:rsid w:val="00901383"/>
    <w:rsid w:val="009046C7"/>
    <w:rsid w:val="009053CC"/>
    <w:rsid w:val="00905F9B"/>
    <w:rsid w:val="0091205E"/>
    <w:rsid w:val="00913B02"/>
    <w:rsid w:val="009270EF"/>
    <w:rsid w:val="00935C44"/>
    <w:rsid w:val="009360B7"/>
    <w:rsid w:val="00936A85"/>
    <w:rsid w:val="009418EF"/>
    <w:rsid w:val="00944340"/>
    <w:rsid w:val="009451BF"/>
    <w:rsid w:val="00957D3F"/>
    <w:rsid w:val="00962DFA"/>
    <w:rsid w:val="0097035A"/>
    <w:rsid w:val="009732EA"/>
    <w:rsid w:val="009768D2"/>
    <w:rsid w:val="00985476"/>
    <w:rsid w:val="00990DB6"/>
    <w:rsid w:val="00992ECF"/>
    <w:rsid w:val="00995C0B"/>
    <w:rsid w:val="0099723A"/>
    <w:rsid w:val="009B6581"/>
    <w:rsid w:val="009C4AF6"/>
    <w:rsid w:val="009C5FDD"/>
    <w:rsid w:val="009C6C61"/>
    <w:rsid w:val="009D14FD"/>
    <w:rsid w:val="009E2803"/>
    <w:rsid w:val="009F433F"/>
    <w:rsid w:val="009F4A1F"/>
    <w:rsid w:val="00A00BF0"/>
    <w:rsid w:val="00A01E9E"/>
    <w:rsid w:val="00A2225A"/>
    <w:rsid w:val="00A31F21"/>
    <w:rsid w:val="00A3289B"/>
    <w:rsid w:val="00A3598D"/>
    <w:rsid w:val="00A35DD7"/>
    <w:rsid w:val="00A43727"/>
    <w:rsid w:val="00A61155"/>
    <w:rsid w:val="00A62333"/>
    <w:rsid w:val="00A658A4"/>
    <w:rsid w:val="00A65C17"/>
    <w:rsid w:val="00A67E7E"/>
    <w:rsid w:val="00A72230"/>
    <w:rsid w:val="00A83254"/>
    <w:rsid w:val="00A83D10"/>
    <w:rsid w:val="00A85305"/>
    <w:rsid w:val="00A87A1F"/>
    <w:rsid w:val="00A93875"/>
    <w:rsid w:val="00A96831"/>
    <w:rsid w:val="00AA01EB"/>
    <w:rsid w:val="00AA137E"/>
    <w:rsid w:val="00AA38F1"/>
    <w:rsid w:val="00AA68D4"/>
    <w:rsid w:val="00AB2E5B"/>
    <w:rsid w:val="00AB4CFC"/>
    <w:rsid w:val="00AB6CC7"/>
    <w:rsid w:val="00AC7713"/>
    <w:rsid w:val="00AD0CF1"/>
    <w:rsid w:val="00AD37D1"/>
    <w:rsid w:val="00AE2184"/>
    <w:rsid w:val="00AE46F2"/>
    <w:rsid w:val="00AE71C6"/>
    <w:rsid w:val="00AF2540"/>
    <w:rsid w:val="00AF765F"/>
    <w:rsid w:val="00B00D56"/>
    <w:rsid w:val="00B03DB8"/>
    <w:rsid w:val="00B07202"/>
    <w:rsid w:val="00B166D2"/>
    <w:rsid w:val="00B20423"/>
    <w:rsid w:val="00B35868"/>
    <w:rsid w:val="00B4051A"/>
    <w:rsid w:val="00B457F9"/>
    <w:rsid w:val="00B500B4"/>
    <w:rsid w:val="00B51B09"/>
    <w:rsid w:val="00B541F8"/>
    <w:rsid w:val="00B54D51"/>
    <w:rsid w:val="00B61893"/>
    <w:rsid w:val="00B62118"/>
    <w:rsid w:val="00B621B3"/>
    <w:rsid w:val="00B67B57"/>
    <w:rsid w:val="00B67C43"/>
    <w:rsid w:val="00B710AF"/>
    <w:rsid w:val="00B754B5"/>
    <w:rsid w:val="00B756EC"/>
    <w:rsid w:val="00B801BB"/>
    <w:rsid w:val="00B937FE"/>
    <w:rsid w:val="00BA146B"/>
    <w:rsid w:val="00BA1DC2"/>
    <w:rsid w:val="00BA2207"/>
    <w:rsid w:val="00BA3C20"/>
    <w:rsid w:val="00BA4735"/>
    <w:rsid w:val="00BA6465"/>
    <w:rsid w:val="00BA7DA5"/>
    <w:rsid w:val="00BB1E60"/>
    <w:rsid w:val="00BB57E8"/>
    <w:rsid w:val="00BC1201"/>
    <w:rsid w:val="00BC570A"/>
    <w:rsid w:val="00BD35FB"/>
    <w:rsid w:val="00BD6FAF"/>
    <w:rsid w:val="00BE14FC"/>
    <w:rsid w:val="00BE6499"/>
    <w:rsid w:val="00BF1180"/>
    <w:rsid w:val="00BF2E30"/>
    <w:rsid w:val="00C00634"/>
    <w:rsid w:val="00C0368C"/>
    <w:rsid w:val="00C03884"/>
    <w:rsid w:val="00C11B58"/>
    <w:rsid w:val="00C1678B"/>
    <w:rsid w:val="00C2156C"/>
    <w:rsid w:val="00C26B98"/>
    <w:rsid w:val="00C27BD3"/>
    <w:rsid w:val="00C334EB"/>
    <w:rsid w:val="00C40712"/>
    <w:rsid w:val="00C40AF2"/>
    <w:rsid w:val="00C40DFF"/>
    <w:rsid w:val="00C42092"/>
    <w:rsid w:val="00C4524B"/>
    <w:rsid w:val="00C46698"/>
    <w:rsid w:val="00C477A9"/>
    <w:rsid w:val="00C5559B"/>
    <w:rsid w:val="00C55C72"/>
    <w:rsid w:val="00C6031A"/>
    <w:rsid w:val="00C625B0"/>
    <w:rsid w:val="00C65019"/>
    <w:rsid w:val="00C7244F"/>
    <w:rsid w:val="00C77CF5"/>
    <w:rsid w:val="00C8074E"/>
    <w:rsid w:val="00C81FC0"/>
    <w:rsid w:val="00C94A40"/>
    <w:rsid w:val="00C960B9"/>
    <w:rsid w:val="00CB2439"/>
    <w:rsid w:val="00CB3921"/>
    <w:rsid w:val="00CB62FF"/>
    <w:rsid w:val="00CC15B5"/>
    <w:rsid w:val="00CC6A96"/>
    <w:rsid w:val="00CD1BBF"/>
    <w:rsid w:val="00CD3446"/>
    <w:rsid w:val="00CE1673"/>
    <w:rsid w:val="00CE6505"/>
    <w:rsid w:val="00CF38CE"/>
    <w:rsid w:val="00CF3B07"/>
    <w:rsid w:val="00D15142"/>
    <w:rsid w:val="00D267DC"/>
    <w:rsid w:val="00D26929"/>
    <w:rsid w:val="00D3016D"/>
    <w:rsid w:val="00D3677C"/>
    <w:rsid w:val="00D40147"/>
    <w:rsid w:val="00D42487"/>
    <w:rsid w:val="00D52583"/>
    <w:rsid w:val="00D61BC3"/>
    <w:rsid w:val="00D63638"/>
    <w:rsid w:val="00D7233E"/>
    <w:rsid w:val="00D74E65"/>
    <w:rsid w:val="00D81B64"/>
    <w:rsid w:val="00D865B8"/>
    <w:rsid w:val="00D86919"/>
    <w:rsid w:val="00D914C3"/>
    <w:rsid w:val="00D93C33"/>
    <w:rsid w:val="00D96CA0"/>
    <w:rsid w:val="00D96E63"/>
    <w:rsid w:val="00DA4CB2"/>
    <w:rsid w:val="00DA56C8"/>
    <w:rsid w:val="00DB22E4"/>
    <w:rsid w:val="00DB2894"/>
    <w:rsid w:val="00DB42D2"/>
    <w:rsid w:val="00DB6393"/>
    <w:rsid w:val="00DB6CB8"/>
    <w:rsid w:val="00DC2607"/>
    <w:rsid w:val="00DC5756"/>
    <w:rsid w:val="00DC605C"/>
    <w:rsid w:val="00DD40CB"/>
    <w:rsid w:val="00DE0275"/>
    <w:rsid w:val="00DE4E09"/>
    <w:rsid w:val="00DF1771"/>
    <w:rsid w:val="00DF4A75"/>
    <w:rsid w:val="00DF798A"/>
    <w:rsid w:val="00E000EF"/>
    <w:rsid w:val="00E01724"/>
    <w:rsid w:val="00E1573C"/>
    <w:rsid w:val="00E16B22"/>
    <w:rsid w:val="00E20350"/>
    <w:rsid w:val="00E21073"/>
    <w:rsid w:val="00E255ED"/>
    <w:rsid w:val="00E25878"/>
    <w:rsid w:val="00E260EA"/>
    <w:rsid w:val="00E3102A"/>
    <w:rsid w:val="00E35190"/>
    <w:rsid w:val="00E43DD4"/>
    <w:rsid w:val="00E46232"/>
    <w:rsid w:val="00E50FDB"/>
    <w:rsid w:val="00E553BF"/>
    <w:rsid w:val="00E66EFA"/>
    <w:rsid w:val="00E7404F"/>
    <w:rsid w:val="00E74302"/>
    <w:rsid w:val="00E76D1A"/>
    <w:rsid w:val="00E77607"/>
    <w:rsid w:val="00E83C87"/>
    <w:rsid w:val="00E8643B"/>
    <w:rsid w:val="00E92DAB"/>
    <w:rsid w:val="00E93866"/>
    <w:rsid w:val="00E97BE9"/>
    <w:rsid w:val="00EA036A"/>
    <w:rsid w:val="00EB232D"/>
    <w:rsid w:val="00EC737E"/>
    <w:rsid w:val="00ED0FDD"/>
    <w:rsid w:val="00ED669B"/>
    <w:rsid w:val="00EE7F2B"/>
    <w:rsid w:val="00EF0E4A"/>
    <w:rsid w:val="00EF1F5C"/>
    <w:rsid w:val="00EF51FC"/>
    <w:rsid w:val="00EF69A6"/>
    <w:rsid w:val="00EF730C"/>
    <w:rsid w:val="00EF797E"/>
    <w:rsid w:val="00F052DE"/>
    <w:rsid w:val="00F06255"/>
    <w:rsid w:val="00F064EB"/>
    <w:rsid w:val="00F177ED"/>
    <w:rsid w:val="00F23268"/>
    <w:rsid w:val="00F23CCA"/>
    <w:rsid w:val="00F26B50"/>
    <w:rsid w:val="00F50988"/>
    <w:rsid w:val="00F572F4"/>
    <w:rsid w:val="00F61B9D"/>
    <w:rsid w:val="00F63F4D"/>
    <w:rsid w:val="00F66EED"/>
    <w:rsid w:val="00F7554F"/>
    <w:rsid w:val="00F77460"/>
    <w:rsid w:val="00F81D4A"/>
    <w:rsid w:val="00F81F63"/>
    <w:rsid w:val="00F91517"/>
    <w:rsid w:val="00F96497"/>
    <w:rsid w:val="00F97526"/>
    <w:rsid w:val="00FA0B44"/>
    <w:rsid w:val="00FA48E7"/>
    <w:rsid w:val="00FB3E1C"/>
    <w:rsid w:val="00FB3F9B"/>
    <w:rsid w:val="00FB7333"/>
    <w:rsid w:val="00FC14AD"/>
    <w:rsid w:val="00FC1682"/>
    <w:rsid w:val="00FC4558"/>
    <w:rsid w:val="00FD1CC9"/>
    <w:rsid w:val="00FD3BA4"/>
    <w:rsid w:val="00FD4017"/>
    <w:rsid w:val="00FF20E8"/>
    <w:rsid w:val="00FF6794"/>
    <w:rsid w:val="00FF70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0479836"/>
  <w15:chartTrackingRefBased/>
  <w15:docId w15:val="{8790D39B-9618-413B-89DE-C2B732FF8B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68D2"/>
    <w:rPr>
      <w:sz w:val="24"/>
    </w:rPr>
  </w:style>
  <w:style w:type="paragraph" w:styleId="Heading1">
    <w:name w:val="heading 1"/>
    <w:basedOn w:val="Normal"/>
    <w:next w:val="BodyText"/>
    <w:link w:val="Heading1Char"/>
    <w:uiPriority w:val="9"/>
    <w:qFormat/>
    <w:rsid w:val="008E4DC6"/>
    <w:pPr>
      <w:spacing w:after="240" w:line="240" w:lineRule="auto"/>
      <w:outlineLvl w:val="0"/>
    </w:pPr>
    <w:rPr>
      <w:rFonts w:ascii="Calibri" w:eastAsiaTheme="majorEastAsia" w:hAnsi="Calibri" w:cstheme="majorBidi"/>
      <w:b/>
      <w:bCs/>
      <w:color w:val="17365D"/>
      <w:sz w:val="44"/>
      <w:szCs w:val="28"/>
    </w:rPr>
  </w:style>
  <w:style w:type="paragraph" w:styleId="Heading2">
    <w:name w:val="heading 2"/>
    <w:basedOn w:val="Normal"/>
    <w:next w:val="BodyText"/>
    <w:link w:val="Heading2Char"/>
    <w:uiPriority w:val="9"/>
    <w:unhideWhenUsed/>
    <w:qFormat/>
    <w:rsid w:val="001C4E97"/>
    <w:pPr>
      <w:keepNext/>
      <w:spacing w:before="120" w:after="240" w:line="240" w:lineRule="auto"/>
      <w:outlineLvl w:val="1"/>
    </w:pPr>
    <w:rPr>
      <w:rFonts w:ascii="Calibri" w:eastAsiaTheme="majorEastAsia" w:hAnsi="Calibri" w:cstheme="majorBidi"/>
      <w:b/>
      <w:bCs/>
      <w:color w:val="17365D"/>
      <w:sz w:val="36"/>
      <w:szCs w:val="26"/>
    </w:rPr>
  </w:style>
  <w:style w:type="paragraph" w:styleId="Heading3">
    <w:name w:val="heading 3"/>
    <w:basedOn w:val="Normal"/>
    <w:next w:val="BodyText"/>
    <w:link w:val="Heading3Char"/>
    <w:uiPriority w:val="9"/>
    <w:unhideWhenUsed/>
    <w:qFormat/>
    <w:rsid w:val="00BB57E8"/>
    <w:pPr>
      <w:keepNext/>
      <w:spacing w:before="240" w:line="240" w:lineRule="auto"/>
      <w:outlineLvl w:val="2"/>
    </w:pPr>
    <w:rPr>
      <w:rFonts w:ascii="Calibri" w:eastAsiaTheme="majorEastAsia" w:hAnsi="Calibri" w:cstheme="majorBidi"/>
      <w:b/>
      <w:bCs/>
      <w:color w:val="17365D"/>
      <w:sz w:val="28"/>
    </w:rPr>
  </w:style>
  <w:style w:type="paragraph" w:styleId="Heading4">
    <w:name w:val="heading 4"/>
    <w:basedOn w:val="Normal"/>
    <w:next w:val="BodyText"/>
    <w:link w:val="Heading4Char"/>
    <w:uiPriority w:val="9"/>
    <w:unhideWhenUsed/>
    <w:qFormat/>
    <w:rsid w:val="00C81FC0"/>
    <w:pPr>
      <w:keepNext/>
      <w:spacing w:before="240" w:after="160" w:line="240" w:lineRule="auto"/>
      <w:outlineLvl w:val="3"/>
    </w:pPr>
    <w:rPr>
      <w:rFonts w:ascii="Calibri" w:eastAsiaTheme="majorEastAsia" w:hAnsi="Calibri" w:cstheme="majorBidi"/>
      <w:b/>
      <w:bCs/>
      <w:i/>
      <w:iCs/>
      <w:color w:val="17365D"/>
    </w:rPr>
  </w:style>
  <w:style w:type="paragraph" w:styleId="Heading5">
    <w:name w:val="heading 5"/>
    <w:basedOn w:val="Normal"/>
    <w:next w:val="Normal"/>
    <w:link w:val="Heading5Char"/>
    <w:uiPriority w:val="9"/>
    <w:unhideWhenUsed/>
    <w:qFormat/>
    <w:rsid w:val="00F66EED"/>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F66EED"/>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F66EED"/>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72454B"/>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F66EED"/>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E4DC6"/>
    <w:rPr>
      <w:rFonts w:ascii="Calibri" w:eastAsiaTheme="majorEastAsia" w:hAnsi="Calibri" w:cstheme="majorBidi"/>
      <w:b/>
      <w:bCs/>
      <w:color w:val="17365D"/>
      <w:sz w:val="44"/>
      <w:szCs w:val="28"/>
    </w:rPr>
  </w:style>
  <w:style w:type="character" w:customStyle="1" w:styleId="Heading2Char">
    <w:name w:val="Heading 2 Char"/>
    <w:basedOn w:val="DefaultParagraphFont"/>
    <w:link w:val="Heading2"/>
    <w:uiPriority w:val="9"/>
    <w:rsid w:val="001C4E97"/>
    <w:rPr>
      <w:rFonts w:ascii="Calibri" w:eastAsiaTheme="majorEastAsia" w:hAnsi="Calibri" w:cstheme="majorBidi"/>
      <w:b/>
      <w:bCs/>
      <w:color w:val="17365D"/>
      <w:sz w:val="36"/>
      <w:szCs w:val="26"/>
    </w:rPr>
  </w:style>
  <w:style w:type="character" w:customStyle="1" w:styleId="Heading3Char">
    <w:name w:val="Heading 3 Char"/>
    <w:basedOn w:val="DefaultParagraphFont"/>
    <w:link w:val="Heading3"/>
    <w:uiPriority w:val="9"/>
    <w:rsid w:val="00BB57E8"/>
    <w:rPr>
      <w:rFonts w:ascii="Calibri" w:eastAsiaTheme="majorEastAsia" w:hAnsi="Calibri" w:cstheme="majorBidi"/>
      <w:b/>
      <w:bCs/>
      <w:color w:val="17365D"/>
      <w:sz w:val="28"/>
    </w:rPr>
  </w:style>
  <w:style w:type="paragraph" w:styleId="BodyText">
    <w:name w:val="Body Text"/>
    <w:basedOn w:val="Normal"/>
    <w:link w:val="BodyTextChar"/>
    <w:uiPriority w:val="99"/>
    <w:unhideWhenUsed/>
    <w:rsid w:val="00D40147"/>
    <w:pPr>
      <w:spacing w:before="160" w:after="0" w:line="240" w:lineRule="auto"/>
    </w:pPr>
    <w:rPr>
      <w:rFonts w:ascii="Calibri" w:hAnsi="Calibri"/>
    </w:rPr>
  </w:style>
  <w:style w:type="character" w:customStyle="1" w:styleId="BodyTextChar">
    <w:name w:val="Body Text Char"/>
    <w:basedOn w:val="DefaultParagraphFont"/>
    <w:link w:val="BodyText"/>
    <w:uiPriority w:val="99"/>
    <w:rsid w:val="00D40147"/>
    <w:rPr>
      <w:rFonts w:ascii="Calibri" w:hAnsi="Calibri"/>
      <w:sz w:val="24"/>
    </w:rPr>
  </w:style>
  <w:style w:type="paragraph" w:customStyle="1" w:styleId="TitleofDocument">
    <w:name w:val="Title of Document"/>
    <w:basedOn w:val="Normal"/>
    <w:next w:val="Normal"/>
    <w:qFormat/>
    <w:rsid w:val="004D084F"/>
    <w:pPr>
      <w:spacing w:after="120" w:line="216" w:lineRule="auto"/>
      <w:jc w:val="center"/>
    </w:pPr>
    <w:rPr>
      <w:rFonts w:ascii="Calibri" w:hAnsi="Calibri"/>
      <w:b/>
      <w:color w:val="2F5496" w:themeColor="accent5" w:themeShade="BF"/>
      <w:sz w:val="52"/>
      <w:szCs w:val="44"/>
    </w:rPr>
  </w:style>
  <w:style w:type="paragraph" w:customStyle="1" w:styleId="Answer">
    <w:name w:val="Answer"/>
    <w:basedOn w:val="Normal"/>
    <w:qFormat/>
    <w:rsid w:val="00D40147"/>
    <w:pPr>
      <w:spacing w:after="0" w:line="240" w:lineRule="auto"/>
      <w:ind w:left="360"/>
    </w:pPr>
    <w:rPr>
      <w:rFonts w:ascii="Calibri" w:hAnsi="Calibri"/>
      <w:color w:val="FF0000"/>
    </w:rPr>
  </w:style>
  <w:style w:type="paragraph" w:styleId="Footer">
    <w:name w:val="footer"/>
    <w:basedOn w:val="Normal"/>
    <w:link w:val="FooterChar"/>
    <w:uiPriority w:val="99"/>
    <w:unhideWhenUsed/>
    <w:rsid w:val="00D40147"/>
    <w:pPr>
      <w:tabs>
        <w:tab w:val="center" w:pos="4680"/>
        <w:tab w:val="right" w:pos="9360"/>
      </w:tabs>
      <w:spacing w:after="0" w:line="240" w:lineRule="auto"/>
    </w:pPr>
    <w:rPr>
      <w:rFonts w:ascii="Calibri" w:hAnsi="Calibri"/>
      <w:sz w:val="20"/>
    </w:rPr>
  </w:style>
  <w:style w:type="character" w:customStyle="1" w:styleId="FooterChar">
    <w:name w:val="Footer Char"/>
    <w:basedOn w:val="DefaultParagraphFont"/>
    <w:link w:val="Footer"/>
    <w:uiPriority w:val="99"/>
    <w:rsid w:val="00D40147"/>
    <w:rPr>
      <w:rFonts w:ascii="Calibri" w:hAnsi="Calibri"/>
      <w:sz w:val="20"/>
    </w:rPr>
  </w:style>
  <w:style w:type="paragraph" w:styleId="ListBullet">
    <w:name w:val="List Bullet"/>
    <w:basedOn w:val="Normal"/>
    <w:autoRedefine/>
    <w:uiPriority w:val="99"/>
    <w:unhideWhenUsed/>
    <w:rsid w:val="000461CC"/>
    <w:pPr>
      <w:numPr>
        <w:numId w:val="3"/>
      </w:numPr>
      <w:spacing w:before="80" w:after="0" w:line="240" w:lineRule="auto"/>
      <w:ind w:left="360"/>
    </w:pPr>
    <w:rPr>
      <w:rFonts w:ascii="Calibri" w:hAnsi="Calibri"/>
    </w:rPr>
  </w:style>
  <w:style w:type="paragraph" w:styleId="ListBullet2">
    <w:name w:val="List Bullet 2"/>
    <w:basedOn w:val="Normal"/>
    <w:autoRedefine/>
    <w:uiPriority w:val="99"/>
    <w:unhideWhenUsed/>
    <w:rsid w:val="00D81B64"/>
    <w:pPr>
      <w:keepLines/>
      <w:numPr>
        <w:numId w:val="1"/>
      </w:numPr>
      <w:spacing w:before="80" w:after="0" w:line="240" w:lineRule="auto"/>
      <w:ind w:left="720"/>
    </w:pPr>
    <w:rPr>
      <w:rFonts w:ascii="Calibri" w:hAnsi="Calibri"/>
    </w:rPr>
  </w:style>
  <w:style w:type="paragraph" w:styleId="TOC1">
    <w:name w:val="toc 1"/>
    <w:basedOn w:val="Normal"/>
    <w:next w:val="Normal"/>
    <w:autoRedefine/>
    <w:uiPriority w:val="39"/>
    <w:unhideWhenUsed/>
    <w:rsid w:val="00D40147"/>
    <w:pPr>
      <w:tabs>
        <w:tab w:val="right" w:leader="dot" w:pos="9350"/>
      </w:tabs>
      <w:spacing w:after="80" w:line="240" w:lineRule="auto"/>
    </w:pPr>
    <w:rPr>
      <w:rFonts w:ascii="Calibri" w:hAnsi="Calibri"/>
    </w:rPr>
  </w:style>
  <w:style w:type="paragraph" w:styleId="TOC2">
    <w:name w:val="toc 2"/>
    <w:basedOn w:val="Normal"/>
    <w:next w:val="Normal"/>
    <w:autoRedefine/>
    <w:uiPriority w:val="39"/>
    <w:unhideWhenUsed/>
    <w:rsid w:val="00D40147"/>
    <w:pPr>
      <w:spacing w:after="80" w:line="240" w:lineRule="auto"/>
      <w:ind w:left="245"/>
    </w:pPr>
    <w:rPr>
      <w:rFonts w:ascii="Calibri" w:hAnsi="Calibri"/>
    </w:rPr>
  </w:style>
  <w:style w:type="paragraph" w:styleId="TOC3">
    <w:name w:val="toc 3"/>
    <w:basedOn w:val="Normal"/>
    <w:next w:val="Normal"/>
    <w:autoRedefine/>
    <w:uiPriority w:val="39"/>
    <w:unhideWhenUsed/>
    <w:rsid w:val="00D40147"/>
    <w:pPr>
      <w:spacing w:after="80" w:line="240" w:lineRule="auto"/>
      <w:ind w:left="475"/>
    </w:pPr>
    <w:rPr>
      <w:rFonts w:ascii="Calibri" w:hAnsi="Calibri"/>
    </w:rPr>
  </w:style>
  <w:style w:type="paragraph" w:customStyle="1" w:styleId="Graphic">
    <w:name w:val="Graphic"/>
    <w:basedOn w:val="Normal"/>
    <w:next w:val="Normal"/>
    <w:qFormat/>
    <w:rsid w:val="001C4E97"/>
    <w:pPr>
      <w:spacing w:before="60" w:after="120" w:line="240" w:lineRule="auto"/>
    </w:pPr>
    <w:rPr>
      <w:rFonts w:ascii="Calibri" w:hAnsi="Calibri"/>
    </w:rPr>
  </w:style>
  <w:style w:type="paragraph" w:styleId="ListBullet3">
    <w:name w:val="List Bullet 3"/>
    <w:basedOn w:val="Normal"/>
    <w:autoRedefine/>
    <w:uiPriority w:val="99"/>
    <w:unhideWhenUsed/>
    <w:rsid w:val="00D40147"/>
    <w:pPr>
      <w:keepLines/>
      <w:numPr>
        <w:numId w:val="2"/>
      </w:numPr>
      <w:spacing w:before="80" w:after="0" w:line="240" w:lineRule="auto"/>
    </w:pPr>
    <w:rPr>
      <w:rFonts w:ascii="Calibri" w:hAnsi="Calibri"/>
    </w:rPr>
  </w:style>
  <w:style w:type="paragraph" w:customStyle="1" w:styleId="TOCHeading2">
    <w:name w:val="TOC Heading 2"/>
    <w:basedOn w:val="Normal"/>
    <w:next w:val="Normal"/>
    <w:qFormat/>
    <w:rsid w:val="00D40147"/>
    <w:pPr>
      <w:spacing w:after="240" w:line="240" w:lineRule="auto"/>
      <w:outlineLvl w:val="1"/>
    </w:pPr>
    <w:rPr>
      <w:rFonts w:ascii="Calibri" w:eastAsiaTheme="majorEastAsia" w:hAnsi="Calibri" w:cstheme="majorBidi"/>
      <w:b/>
      <w:bCs/>
      <w:color w:val="323E4F" w:themeColor="text2" w:themeShade="BF"/>
      <w:sz w:val="36"/>
      <w:szCs w:val="28"/>
    </w:rPr>
  </w:style>
  <w:style w:type="paragraph" w:customStyle="1" w:styleId="TableName">
    <w:name w:val="Table Name"/>
    <w:basedOn w:val="Caption"/>
    <w:qFormat/>
    <w:rsid w:val="00D40147"/>
    <w:pPr>
      <w:keepLines/>
      <w:spacing w:after="120"/>
    </w:pPr>
    <w:rPr>
      <w:rFonts w:ascii="Calibri" w:hAnsi="Calibri"/>
      <w:b/>
      <w:bCs/>
      <w:i w:val="0"/>
      <w:iCs w:val="0"/>
      <w:color w:val="auto"/>
      <w:sz w:val="20"/>
    </w:rPr>
  </w:style>
  <w:style w:type="paragraph" w:styleId="NoteHeading">
    <w:name w:val="Note Heading"/>
    <w:basedOn w:val="Normal"/>
    <w:next w:val="Normal"/>
    <w:link w:val="NoteHeadingChar"/>
    <w:uiPriority w:val="99"/>
    <w:unhideWhenUsed/>
    <w:qFormat/>
    <w:rsid w:val="00D40147"/>
    <w:pPr>
      <w:pageBreakBefore/>
      <w:spacing w:after="240" w:line="240" w:lineRule="auto"/>
      <w:outlineLvl w:val="0"/>
    </w:pPr>
    <w:rPr>
      <w:rFonts w:ascii="Calibri" w:eastAsiaTheme="majorEastAsia" w:hAnsi="Calibri" w:cstheme="majorBidi"/>
      <w:b/>
      <w:bCs/>
      <w:color w:val="323E4F" w:themeColor="text2" w:themeShade="BF"/>
      <w:sz w:val="44"/>
      <w:szCs w:val="28"/>
    </w:rPr>
  </w:style>
  <w:style w:type="character" w:customStyle="1" w:styleId="NoteHeadingChar">
    <w:name w:val="Note Heading Char"/>
    <w:basedOn w:val="DefaultParagraphFont"/>
    <w:link w:val="NoteHeading"/>
    <w:uiPriority w:val="99"/>
    <w:rsid w:val="00D40147"/>
    <w:rPr>
      <w:rFonts w:ascii="Calibri" w:eastAsiaTheme="majorEastAsia" w:hAnsi="Calibri" w:cstheme="majorBidi"/>
      <w:b/>
      <w:bCs/>
      <w:color w:val="323E4F" w:themeColor="text2" w:themeShade="BF"/>
      <w:sz w:val="44"/>
      <w:szCs w:val="28"/>
    </w:rPr>
  </w:style>
  <w:style w:type="paragraph" w:styleId="Caption">
    <w:name w:val="caption"/>
    <w:basedOn w:val="Normal"/>
    <w:next w:val="Normal"/>
    <w:uiPriority w:val="35"/>
    <w:semiHidden/>
    <w:unhideWhenUsed/>
    <w:qFormat/>
    <w:rsid w:val="00D40147"/>
    <w:pPr>
      <w:spacing w:line="240" w:lineRule="auto"/>
    </w:pPr>
    <w:rPr>
      <w:i/>
      <w:iCs/>
      <w:color w:val="44546A" w:themeColor="text2"/>
      <w:sz w:val="18"/>
      <w:szCs w:val="18"/>
    </w:rPr>
  </w:style>
  <w:style w:type="paragraph" w:styleId="Header">
    <w:name w:val="header"/>
    <w:basedOn w:val="Normal"/>
    <w:link w:val="HeaderChar"/>
    <w:uiPriority w:val="99"/>
    <w:unhideWhenUsed/>
    <w:rsid w:val="0072454B"/>
    <w:pPr>
      <w:tabs>
        <w:tab w:val="center" w:pos="4680"/>
        <w:tab w:val="right" w:pos="9360"/>
      </w:tabs>
      <w:spacing w:after="0" w:line="240" w:lineRule="auto"/>
    </w:pPr>
    <w:rPr>
      <w:sz w:val="20"/>
      <w:szCs w:val="20"/>
    </w:rPr>
  </w:style>
  <w:style w:type="character" w:customStyle="1" w:styleId="HeaderChar">
    <w:name w:val="Header Char"/>
    <w:basedOn w:val="DefaultParagraphFont"/>
    <w:link w:val="Header"/>
    <w:uiPriority w:val="99"/>
    <w:rsid w:val="0072454B"/>
    <w:rPr>
      <w:sz w:val="20"/>
      <w:szCs w:val="20"/>
    </w:rPr>
  </w:style>
  <w:style w:type="character" w:customStyle="1" w:styleId="Heading8Char">
    <w:name w:val="Heading 8 Char"/>
    <w:basedOn w:val="DefaultParagraphFont"/>
    <w:link w:val="Heading8"/>
    <w:uiPriority w:val="9"/>
    <w:rsid w:val="0072454B"/>
    <w:rPr>
      <w:rFonts w:asciiTheme="majorHAnsi" w:eastAsiaTheme="majorEastAsia" w:hAnsiTheme="majorHAnsi" w:cstheme="majorBidi"/>
      <w:color w:val="272727" w:themeColor="text1" w:themeTint="D8"/>
      <w:sz w:val="21"/>
      <w:szCs w:val="21"/>
    </w:rPr>
  </w:style>
  <w:style w:type="character" w:styleId="Hyperlink">
    <w:name w:val="Hyperlink"/>
    <w:basedOn w:val="DefaultParagraphFont"/>
    <w:uiPriority w:val="99"/>
    <w:unhideWhenUsed/>
    <w:rsid w:val="004C379A"/>
    <w:rPr>
      <w:color w:val="0563C1" w:themeColor="hyperlink"/>
      <w:u w:val="single"/>
    </w:rPr>
  </w:style>
  <w:style w:type="paragraph" w:styleId="ListNumber">
    <w:name w:val="List Number"/>
    <w:basedOn w:val="Normal"/>
    <w:uiPriority w:val="99"/>
    <w:unhideWhenUsed/>
    <w:rsid w:val="00CE6505"/>
    <w:pPr>
      <w:keepLines/>
      <w:numPr>
        <w:numId w:val="4"/>
      </w:numPr>
      <w:spacing w:before="120" w:after="120" w:line="240" w:lineRule="auto"/>
    </w:pPr>
    <w:rPr>
      <w:rFonts w:ascii="Calibri" w:hAnsi="Calibri"/>
    </w:rPr>
  </w:style>
  <w:style w:type="paragraph" w:styleId="ListNumber2">
    <w:name w:val="List Number 2"/>
    <w:basedOn w:val="Normal"/>
    <w:uiPriority w:val="99"/>
    <w:semiHidden/>
    <w:unhideWhenUsed/>
    <w:rsid w:val="004C379A"/>
    <w:pPr>
      <w:numPr>
        <w:numId w:val="6"/>
      </w:numPr>
      <w:contextualSpacing/>
    </w:pPr>
  </w:style>
  <w:style w:type="character" w:customStyle="1" w:styleId="Heading4Char">
    <w:name w:val="Heading 4 Char"/>
    <w:basedOn w:val="DefaultParagraphFont"/>
    <w:link w:val="Heading4"/>
    <w:uiPriority w:val="9"/>
    <w:rsid w:val="00C81FC0"/>
    <w:rPr>
      <w:rFonts w:ascii="Calibri" w:eastAsiaTheme="majorEastAsia" w:hAnsi="Calibri" w:cstheme="majorBidi"/>
      <w:b/>
      <w:bCs/>
      <w:i/>
      <w:iCs/>
      <w:color w:val="17365D"/>
      <w:sz w:val="24"/>
    </w:rPr>
  </w:style>
  <w:style w:type="paragraph" w:customStyle="1" w:styleId="alistnumber2">
    <w:name w:val="a. list number 2"/>
    <w:basedOn w:val="ListNumber"/>
    <w:autoRedefine/>
    <w:qFormat/>
    <w:rsid w:val="004C379A"/>
    <w:pPr>
      <w:numPr>
        <w:numId w:val="8"/>
      </w:numPr>
      <w:spacing w:before="80"/>
    </w:pPr>
    <w:rPr>
      <w:u w:val="single"/>
    </w:rPr>
  </w:style>
  <w:style w:type="character" w:customStyle="1" w:styleId="Heading5Char">
    <w:name w:val="Heading 5 Char"/>
    <w:basedOn w:val="DefaultParagraphFont"/>
    <w:link w:val="Heading5"/>
    <w:uiPriority w:val="9"/>
    <w:rsid w:val="00F66EED"/>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F66EED"/>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F66EED"/>
    <w:rPr>
      <w:rFonts w:asciiTheme="majorHAnsi" w:eastAsiaTheme="majorEastAsia" w:hAnsiTheme="majorHAnsi" w:cstheme="majorBidi"/>
      <w:i/>
      <w:iCs/>
      <w:color w:val="1F4D78" w:themeColor="accent1" w:themeShade="7F"/>
    </w:rPr>
  </w:style>
  <w:style w:type="character" w:customStyle="1" w:styleId="Heading9Char">
    <w:name w:val="Heading 9 Char"/>
    <w:basedOn w:val="DefaultParagraphFont"/>
    <w:link w:val="Heading9"/>
    <w:uiPriority w:val="9"/>
    <w:semiHidden/>
    <w:rsid w:val="00F66EED"/>
    <w:rPr>
      <w:rFonts w:asciiTheme="majorHAnsi" w:eastAsiaTheme="majorEastAsia" w:hAnsiTheme="majorHAnsi" w:cstheme="majorBidi"/>
      <w:i/>
      <w:iCs/>
      <w:color w:val="272727" w:themeColor="text1" w:themeTint="D8"/>
      <w:sz w:val="21"/>
      <w:szCs w:val="21"/>
    </w:rPr>
  </w:style>
  <w:style w:type="paragraph" w:styleId="TOCHeading">
    <w:name w:val="TOC Heading"/>
    <w:basedOn w:val="Heading1"/>
    <w:next w:val="Normal"/>
    <w:uiPriority w:val="39"/>
    <w:semiHidden/>
    <w:unhideWhenUsed/>
    <w:qFormat/>
    <w:rsid w:val="005F1517"/>
    <w:pPr>
      <w:keepNext/>
      <w:keepLines/>
      <w:spacing w:before="240" w:after="0" w:line="276" w:lineRule="auto"/>
      <w:outlineLvl w:val="9"/>
    </w:pPr>
    <w:rPr>
      <w:rFonts w:asciiTheme="majorHAnsi" w:hAnsiTheme="majorHAnsi"/>
      <w:b w:val="0"/>
      <w:bCs w:val="0"/>
      <w:color w:val="2E74B5" w:themeColor="accent1" w:themeShade="BF"/>
      <w:sz w:val="32"/>
      <w:szCs w:val="32"/>
    </w:rPr>
  </w:style>
  <w:style w:type="table" w:styleId="TableGrid">
    <w:name w:val="Table Grid"/>
    <w:basedOn w:val="TableNormal"/>
    <w:uiPriority w:val="59"/>
    <w:rsid w:val="005F15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BodyText">
    <w:name w:val="Table Body Text"/>
    <w:basedOn w:val="BodyText"/>
    <w:link w:val="TableBodyTextChar"/>
    <w:qFormat/>
    <w:rsid w:val="005F1517"/>
    <w:pPr>
      <w:spacing w:before="120"/>
    </w:pPr>
  </w:style>
  <w:style w:type="character" w:customStyle="1" w:styleId="TableBodyTextChar">
    <w:name w:val="Table Body Text Char"/>
    <w:basedOn w:val="BodyTextChar"/>
    <w:link w:val="TableBodyText"/>
    <w:rsid w:val="005F1517"/>
    <w:rPr>
      <w:rFonts w:ascii="Calibri" w:hAnsi="Calibri"/>
      <w:sz w:val="24"/>
    </w:rPr>
  </w:style>
  <w:style w:type="character" w:styleId="Strong">
    <w:name w:val="Strong"/>
    <w:basedOn w:val="DefaultParagraphFont"/>
    <w:uiPriority w:val="22"/>
    <w:qFormat/>
    <w:rsid w:val="00C03884"/>
    <w:rPr>
      <w:b/>
      <w:bCs/>
    </w:rPr>
  </w:style>
  <w:style w:type="paragraph" w:customStyle="1" w:styleId="TableColumnHdg">
    <w:name w:val="Table Column Hdg"/>
    <w:basedOn w:val="Normal"/>
    <w:link w:val="TableColumnHdgChar"/>
    <w:qFormat/>
    <w:rsid w:val="00866BD4"/>
    <w:pPr>
      <w:spacing w:before="60" w:after="0" w:line="240" w:lineRule="auto"/>
    </w:pPr>
    <w:rPr>
      <w:rFonts w:ascii="Calibri" w:hAnsi="Calibri"/>
      <w:b/>
    </w:rPr>
  </w:style>
  <w:style w:type="paragraph" w:customStyle="1" w:styleId="TableText">
    <w:name w:val="Table Text"/>
    <w:basedOn w:val="Normal"/>
    <w:qFormat/>
    <w:rsid w:val="00866BD4"/>
    <w:pPr>
      <w:keepNext/>
      <w:spacing w:before="60" w:after="60" w:line="240" w:lineRule="auto"/>
    </w:pPr>
  </w:style>
  <w:style w:type="paragraph" w:styleId="ListParagraph">
    <w:name w:val="List Paragraph"/>
    <w:basedOn w:val="Normal"/>
    <w:link w:val="ListParagraphChar"/>
    <w:uiPriority w:val="34"/>
    <w:qFormat/>
    <w:rsid w:val="00216D60"/>
    <w:pPr>
      <w:spacing w:after="160" w:line="259" w:lineRule="auto"/>
      <w:ind w:left="720"/>
      <w:contextualSpacing/>
    </w:pPr>
  </w:style>
  <w:style w:type="paragraph" w:styleId="BalloonText">
    <w:name w:val="Balloon Text"/>
    <w:basedOn w:val="Normal"/>
    <w:link w:val="BalloonTextChar"/>
    <w:uiPriority w:val="99"/>
    <w:semiHidden/>
    <w:unhideWhenUsed/>
    <w:rsid w:val="00B6189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61893"/>
    <w:rPr>
      <w:rFonts w:ascii="Segoe UI" w:hAnsi="Segoe UI" w:cs="Segoe UI"/>
      <w:sz w:val="18"/>
      <w:szCs w:val="18"/>
    </w:rPr>
  </w:style>
  <w:style w:type="character" w:styleId="CommentReference">
    <w:name w:val="annotation reference"/>
    <w:basedOn w:val="DefaultParagraphFont"/>
    <w:uiPriority w:val="99"/>
    <w:semiHidden/>
    <w:unhideWhenUsed/>
    <w:rsid w:val="00B61893"/>
    <w:rPr>
      <w:sz w:val="16"/>
      <w:szCs w:val="16"/>
    </w:rPr>
  </w:style>
  <w:style w:type="paragraph" w:styleId="CommentText">
    <w:name w:val="annotation text"/>
    <w:basedOn w:val="Normal"/>
    <w:link w:val="CommentTextChar"/>
    <w:uiPriority w:val="99"/>
    <w:semiHidden/>
    <w:unhideWhenUsed/>
    <w:rsid w:val="00B61893"/>
    <w:pPr>
      <w:spacing w:line="240" w:lineRule="auto"/>
    </w:pPr>
    <w:rPr>
      <w:sz w:val="20"/>
      <w:szCs w:val="20"/>
    </w:rPr>
  </w:style>
  <w:style w:type="character" w:customStyle="1" w:styleId="CommentTextChar">
    <w:name w:val="Comment Text Char"/>
    <w:basedOn w:val="DefaultParagraphFont"/>
    <w:link w:val="CommentText"/>
    <w:uiPriority w:val="99"/>
    <w:semiHidden/>
    <w:rsid w:val="00B61893"/>
    <w:rPr>
      <w:sz w:val="20"/>
      <w:szCs w:val="20"/>
    </w:rPr>
  </w:style>
  <w:style w:type="paragraph" w:styleId="CommentSubject">
    <w:name w:val="annotation subject"/>
    <w:basedOn w:val="CommentText"/>
    <w:next w:val="CommentText"/>
    <w:link w:val="CommentSubjectChar"/>
    <w:uiPriority w:val="99"/>
    <w:semiHidden/>
    <w:unhideWhenUsed/>
    <w:rsid w:val="00B61893"/>
    <w:rPr>
      <w:b/>
      <w:bCs/>
    </w:rPr>
  </w:style>
  <w:style w:type="character" w:customStyle="1" w:styleId="CommentSubjectChar">
    <w:name w:val="Comment Subject Char"/>
    <w:basedOn w:val="CommentTextChar"/>
    <w:link w:val="CommentSubject"/>
    <w:uiPriority w:val="99"/>
    <w:semiHidden/>
    <w:rsid w:val="00B61893"/>
    <w:rPr>
      <w:b/>
      <w:bCs/>
      <w:sz w:val="20"/>
      <w:szCs w:val="20"/>
    </w:rPr>
  </w:style>
  <w:style w:type="character" w:customStyle="1" w:styleId="ListParagraphChar">
    <w:name w:val="List Paragraph Char"/>
    <w:basedOn w:val="DefaultParagraphFont"/>
    <w:link w:val="ListParagraph"/>
    <w:uiPriority w:val="34"/>
    <w:rsid w:val="00E97BE9"/>
    <w:rPr>
      <w:sz w:val="24"/>
    </w:rPr>
  </w:style>
  <w:style w:type="character" w:customStyle="1" w:styleId="TableColumnHdgChar">
    <w:name w:val="Table Column Hdg Char"/>
    <w:basedOn w:val="DefaultParagraphFont"/>
    <w:link w:val="TableColumnHdg"/>
    <w:rsid w:val="00E97BE9"/>
    <w:rPr>
      <w:rFonts w:ascii="Calibri" w:hAnsi="Calibri"/>
      <w:b/>
      <w:sz w:val="24"/>
    </w:rPr>
  </w:style>
  <w:style w:type="paragraph" w:customStyle="1" w:styleId="Results">
    <w:name w:val="Results"/>
    <w:basedOn w:val="BodyText"/>
    <w:qFormat/>
    <w:rsid w:val="005A3722"/>
    <w:rPr>
      <w:i/>
    </w:rPr>
  </w:style>
  <w:style w:type="paragraph" w:customStyle="1" w:styleId="Step">
    <w:name w:val="Step"/>
    <w:basedOn w:val="List"/>
    <w:qFormat/>
    <w:rsid w:val="00901383"/>
    <w:pPr>
      <w:numPr>
        <w:numId w:val="26"/>
      </w:numPr>
      <w:tabs>
        <w:tab w:val="num" w:pos="360"/>
      </w:tabs>
      <w:spacing w:before="120" w:after="160" w:line="240" w:lineRule="auto"/>
      <w:ind w:left="432" w:hanging="432"/>
      <w:contextualSpacing w:val="0"/>
    </w:pPr>
    <w:rPr>
      <w:szCs w:val="32"/>
    </w:rPr>
  </w:style>
  <w:style w:type="paragraph" w:styleId="List">
    <w:name w:val="List"/>
    <w:basedOn w:val="Normal"/>
    <w:uiPriority w:val="99"/>
    <w:semiHidden/>
    <w:unhideWhenUsed/>
    <w:rsid w:val="00901383"/>
    <w:pPr>
      <w:ind w:left="360" w:hanging="360"/>
      <w:contextualSpacing/>
    </w:pPr>
  </w:style>
  <w:style w:type="paragraph" w:customStyle="1" w:styleId="GraphicCaption">
    <w:name w:val="Graphic Caption"/>
    <w:basedOn w:val="BodyText"/>
    <w:qFormat/>
    <w:rsid w:val="00CF3B07"/>
    <w:pPr>
      <w:spacing w:before="0"/>
      <w:jc w:val="center"/>
    </w:pPr>
    <w:rPr>
      <w:b/>
      <w:sz w:val="22"/>
    </w:rPr>
  </w:style>
  <w:style w:type="paragraph" w:customStyle="1" w:styleId="BodyBold">
    <w:name w:val="Body Bold"/>
    <w:basedOn w:val="Normal"/>
    <w:qFormat/>
    <w:rsid w:val="006C2C91"/>
    <w:pPr>
      <w:widowControl w:val="0"/>
      <w:spacing w:after="0" w:line="240" w:lineRule="auto"/>
      <w:ind w:left="100" w:right="-20"/>
    </w:pPr>
    <w:rPr>
      <w:rFonts w:ascii="Calibri" w:eastAsia="Calibri" w:hAnsi="Calibri" w:cs="Calibri"/>
      <w:b/>
      <w:szCs w:val="23"/>
    </w:rPr>
  </w:style>
  <w:style w:type="character" w:styleId="FollowedHyperlink">
    <w:name w:val="FollowedHyperlink"/>
    <w:basedOn w:val="DefaultParagraphFont"/>
    <w:uiPriority w:val="99"/>
    <w:semiHidden/>
    <w:unhideWhenUsed/>
    <w:rsid w:val="00BB57E8"/>
    <w:rPr>
      <w:color w:val="954F72" w:themeColor="followedHyperlink"/>
      <w:u w:val="single"/>
    </w:rPr>
  </w:style>
  <w:style w:type="character" w:styleId="UnresolvedMention">
    <w:name w:val="Unresolved Mention"/>
    <w:basedOn w:val="DefaultParagraphFont"/>
    <w:uiPriority w:val="99"/>
    <w:semiHidden/>
    <w:unhideWhenUsed/>
    <w:rsid w:val="00846F0A"/>
    <w:rPr>
      <w:color w:val="605E5C"/>
      <w:shd w:val="clear" w:color="auto" w:fill="E1DFDD"/>
    </w:rPr>
  </w:style>
  <w:style w:type="paragraph" w:styleId="NormalWeb">
    <w:name w:val="Normal (Web)"/>
    <w:basedOn w:val="Normal"/>
    <w:uiPriority w:val="99"/>
    <w:semiHidden/>
    <w:unhideWhenUsed/>
    <w:rsid w:val="007C426E"/>
    <w:pPr>
      <w:spacing w:before="100" w:beforeAutospacing="1" w:after="100" w:afterAutospacing="1" w:line="240" w:lineRule="auto"/>
    </w:pPr>
    <w:rPr>
      <w:rFonts w:ascii="Times New Roman" w:eastAsia="Times New Roman" w:hAnsi="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11696442">
      <w:bodyDiv w:val="1"/>
      <w:marLeft w:val="0"/>
      <w:marRight w:val="0"/>
      <w:marTop w:val="0"/>
      <w:marBottom w:val="0"/>
      <w:divBdr>
        <w:top w:val="none" w:sz="0" w:space="0" w:color="auto"/>
        <w:left w:val="none" w:sz="0" w:space="0" w:color="auto"/>
        <w:bottom w:val="none" w:sz="0" w:space="0" w:color="auto"/>
        <w:right w:val="none" w:sz="0" w:space="0" w:color="auto"/>
      </w:divBdr>
    </w:div>
    <w:div w:id="226917701">
      <w:bodyDiv w:val="1"/>
      <w:marLeft w:val="0"/>
      <w:marRight w:val="0"/>
      <w:marTop w:val="0"/>
      <w:marBottom w:val="0"/>
      <w:divBdr>
        <w:top w:val="none" w:sz="0" w:space="0" w:color="auto"/>
        <w:left w:val="none" w:sz="0" w:space="0" w:color="auto"/>
        <w:bottom w:val="none" w:sz="0" w:space="0" w:color="auto"/>
        <w:right w:val="none" w:sz="0" w:space="0" w:color="auto"/>
      </w:divBdr>
    </w:div>
    <w:div w:id="347683473">
      <w:bodyDiv w:val="1"/>
      <w:marLeft w:val="0"/>
      <w:marRight w:val="0"/>
      <w:marTop w:val="0"/>
      <w:marBottom w:val="0"/>
      <w:divBdr>
        <w:top w:val="none" w:sz="0" w:space="0" w:color="auto"/>
        <w:left w:val="none" w:sz="0" w:space="0" w:color="auto"/>
        <w:bottom w:val="none" w:sz="0" w:space="0" w:color="auto"/>
        <w:right w:val="none" w:sz="0" w:space="0" w:color="auto"/>
      </w:divBdr>
    </w:div>
    <w:div w:id="522862379">
      <w:bodyDiv w:val="1"/>
      <w:marLeft w:val="0"/>
      <w:marRight w:val="0"/>
      <w:marTop w:val="0"/>
      <w:marBottom w:val="0"/>
      <w:divBdr>
        <w:top w:val="none" w:sz="0" w:space="0" w:color="auto"/>
        <w:left w:val="none" w:sz="0" w:space="0" w:color="auto"/>
        <w:bottom w:val="none" w:sz="0" w:space="0" w:color="auto"/>
        <w:right w:val="none" w:sz="0" w:space="0" w:color="auto"/>
      </w:divBdr>
    </w:div>
    <w:div w:id="750859606">
      <w:bodyDiv w:val="1"/>
      <w:marLeft w:val="0"/>
      <w:marRight w:val="0"/>
      <w:marTop w:val="0"/>
      <w:marBottom w:val="0"/>
      <w:divBdr>
        <w:top w:val="none" w:sz="0" w:space="0" w:color="auto"/>
        <w:left w:val="none" w:sz="0" w:space="0" w:color="auto"/>
        <w:bottom w:val="none" w:sz="0" w:space="0" w:color="auto"/>
        <w:right w:val="none" w:sz="0" w:space="0" w:color="auto"/>
      </w:divBdr>
    </w:div>
    <w:div w:id="8622859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image" Target="media/image100.png"/><Relationship Id="rId21" Type="http://schemas.openxmlformats.org/officeDocument/2006/relationships/image" Target="media/image4.pn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7.png"/><Relationship Id="rId89" Type="http://schemas.openxmlformats.org/officeDocument/2006/relationships/image" Target="media/image72.png"/><Relationship Id="rId112" Type="http://schemas.openxmlformats.org/officeDocument/2006/relationships/image" Target="media/image95.png"/><Relationship Id="rId133" Type="http://schemas.openxmlformats.org/officeDocument/2006/relationships/image" Target="media/image116.png"/><Relationship Id="rId138" Type="http://schemas.openxmlformats.org/officeDocument/2006/relationships/image" Target="media/image121.png"/><Relationship Id="rId154" Type="http://schemas.openxmlformats.org/officeDocument/2006/relationships/image" Target="media/image137.png"/><Relationship Id="rId159" Type="http://schemas.openxmlformats.org/officeDocument/2006/relationships/image" Target="media/image142.png"/><Relationship Id="rId175" Type="http://schemas.openxmlformats.org/officeDocument/2006/relationships/image" Target="media/image158.png"/><Relationship Id="rId170" Type="http://schemas.openxmlformats.org/officeDocument/2006/relationships/image" Target="media/image153.png"/><Relationship Id="rId191" Type="http://schemas.openxmlformats.org/officeDocument/2006/relationships/fontTable" Target="fontTable.xml"/><Relationship Id="rId16" Type="http://schemas.openxmlformats.org/officeDocument/2006/relationships/footer" Target="footer2.xml"/><Relationship Id="rId107" Type="http://schemas.openxmlformats.org/officeDocument/2006/relationships/image" Target="media/image90.png"/><Relationship Id="rId11" Type="http://schemas.openxmlformats.org/officeDocument/2006/relationships/endnotes" Target="endnotes.xml"/><Relationship Id="rId32" Type="http://schemas.openxmlformats.org/officeDocument/2006/relationships/image" Target="media/image15.png"/><Relationship Id="rId37" Type="http://schemas.openxmlformats.org/officeDocument/2006/relationships/image" Target="media/image20.pn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png"/><Relationship Id="rId102" Type="http://schemas.openxmlformats.org/officeDocument/2006/relationships/image" Target="media/image85.png"/><Relationship Id="rId123" Type="http://schemas.openxmlformats.org/officeDocument/2006/relationships/image" Target="media/image106.png"/><Relationship Id="rId128" Type="http://schemas.openxmlformats.org/officeDocument/2006/relationships/image" Target="media/image111.png"/><Relationship Id="rId144" Type="http://schemas.openxmlformats.org/officeDocument/2006/relationships/image" Target="media/image127.png"/><Relationship Id="rId149" Type="http://schemas.openxmlformats.org/officeDocument/2006/relationships/image" Target="media/image132.png"/><Relationship Id="rId5" Type="http://schemas.openxmlformats.org/officeDocument/2006/relationships/customXml" Target="../customXml/item5.xml"/><Relationship Id="rId90" Type="http://schemas.openxmlformats.org/officeDocument/2006/relationships/image" Target="media/image73.png"/><Relationship Id="rId95" Type="http://schemas.openxmlformats.org/officeDocument/2006/relationships/image" Target="media/image78.png"/><Relationship Id="rId160" Type="http://schemas.openxmlformats.org/officeDocument/2006/relationships/image" Target="media/image143.png"/><Relationship Id="rId165" Type="http://schemas.openxmlformats.org/officeDocument/2006/relationships/image" Target="media/image148.png"/><Relationship Id="rId181" Type="http://schemas.openxmlformats.org/officeDocument/2006/relationships/image" Target="media/image164.png"/><Relationship Id="rId186" Type="http://schemas.openxmlformats.org/officeDocument/2006/relationships/image" Target="media/image169.png"/><Relationship Id="rId22" Type="http://schemas.openxmlformats.org/officeDocument/2006/relationships/image" Target="media/image5.png"/><Relationship Id="rId27" Type="http://schemas.openxmlformats.org/officeDocument/2006/relationships/image" Target="media/image10.png"/><Relationship Id="rId43" Type="http://schemas.openxmlformats.org/officeDocument/2006/relationships/image" Target="media/image26.png"/><Relationship Id="rId48" Type="http://schemas.openxmlformats.org/officeDocument/2006/relationships/image" Target="media/image31.png"/><Relationship Id="rId64" Type="http://schemas.openxmlformats.org/officeDocument/2006/relationships/image" Target="media/image47.png"/><Relationship Id="rId69" Type="http://schemas.openxmlformats.org/officeDocument/2006/relationships/image" Target="media/image52.png"/><Relationship Id="rId113" Type="http://schemas.openxmlformats.org/officeDocument/2006/relationships/image" Target="media/image96.png"/><Relationship Id="rId118" Type="http://schemas.openxmlformats.org/officeDocument/2006/relationships/image" Target="media/image101.png"/><Relationship Id="rId134" Type="http://schemas.openxmlformats.org/officeDocument/2006/relationships/image" Target="media/image117.png"/><Relationship Id="rId139" Type="http://schemas.openxmlformats.org/officeDocument/2006/relationships/image" Target="media/image122.png"/><Relationship Id="rId80" Type="http://schemas.openxmlformats.org/officeDocument/2006/relationships/image" Target="media/image63.png"/><Relationship Id="rId85" Type="http://schemas.openxmlformats.org/officeDocument/2006/relationships/image" Target="media/image68.png"/><Relationship Id="rId150" Type="http://schemas.openxmlformats.org/officeDocument/2006/relationships/image" Target="media/image133.png"/><Relationship Id="rId155" Type="http://schemas.openxmlformats.org/officeDocument/2006/relationships/image" Target="media/image138.png"/><Relationship Id="rId171" Type="http://schemas.openxmlformats.org/officeDocument/2006/relationships/image" Target="media/image154.png"/><Relationship Id="rId176" Type="http://schemas.openxmlformats.org/officeDocument/2006/relationships/image" Target="media/image159.png"/><Relationship Id="rId192" Type="http://schemas.openxmlformats.org/officeDocument/2006/relationships/theme" Target="theme/theme1.xml"/><Relationship Id="rId12" Type="http://schemas.openxmlformats.org/officeDocument/2006/relationships/image" Target="media/image1.png"/><Relationship Id="rId17" Type="http://schemas.openxmlformats.org/officeDocument/2006/relationships/footer" Target="footer3.xml"/><Relationship Id="rId33" Type="http://schemas.openxmlformats.org/officeDocument/2006/relationships/image" Target="media/image16.png"/><Relationship Id="rId38" Type="http://schemas.openxmlformats.org/officeDocument/2006/relationships/image" Target="media/image21.png"/><Relationship Id="rId59" Type="http://schemas.openxmlformats.org/officeDocument/2006/relationships/image" Target="media/image42.png"/><Relationship Id="rId103" Type="http://schemas.openxmlformats.org/officeDocument/2006/relationships/image" Target="media/image86.png"/><Relationship Id="rId108" Type="http://schemas.openxmlformats.org/officeDocument/2006/relationships/image" Target="media/image91.png"/><Relationship Id="rId124" Type="http://schemas.openxmlformats.org/officeDocument/2006/relationships/image" Target="media/image107.png"/><Relationship Id="rId129" Type="http://schemas.openxmlformats.org/officeDocument/2006/relationships/image" Target="media/image112.png"/><Relationship Id="rId54" Type="http://schemas.openxmlformats.org/officeDocument/2006/relationships/image" Target="media/image37.png"/><Relationship Id="rId70" Type="http://schemas.openxmlformats.org/officeDocument/2006/relationships/image" Target="media/image53.png"/><Relationship Id="rId75" Type="http://schemas.openxmlformats.org/officeDocument/2006/relationships/image" Target="media/image58.png"/><Relationship Id="rId91" Type="http://schemas.openxmlformats.org/officeDocument/2006/relationships/image" Target="media/image74.png"/><Relationship Id="rId96" Type="http://schemas.openxmlformats.org/officeDocument/2006/relationships/image" Target="media/image79.png"/><Relationship Id="rId140" Type="http://schemas.openxmlformats.org/officeDocument/2006/relationships/image" Target="media/image123.png"/><Relationship Id="rId145" Type="http://schemas.openxmlformats.org/officeDocument/2006/relationships/image" Target="media/image128.png"/><Relationship Id="rId161" Type="http://schemas.openxmlformats.org/officeDocument/2006/relationships/image" Target="media/image144.png"/><Relationship Id="rId166" Type="http://schemas.openxmlformats.org/officeDocument/2006/relationships/image" Target="media/image149.png"/><Relationship Id="rId182" Type="http://schemas.openxmlformats.org/officeDocument/2006/relationships/image" Target="media/image165.png"/><Relationship Id="rId187"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6.png"/><Relationship Id="rId28" Type="http://schemas.openxmlformats.org/officeDocument/2006/relationships/image" Target="media/image11.png"/><Relationship Id="rId49" Type="http://schemas.openxmlformats.org/officeDocument/2006/relationships/image" Target="media/image32.png"/><Relationship Id="rId114" Type="http://schemas.openxmlformats.org/officeDocument/2006/relationships/image" Target="media/image97.png"/><Relationship Id="rId119" Type="http://schemas.openxmlformats.org/officeDocument/2006/relationships/image" Target="media/image102.png"/><Relationship Id="rId44" Type="http://schemas.openxmlformats.org/officeDocument/2006/relationships/image" Target="media/image27.png"/><Relationship Id="rId60" Type="http://schemas.openxmlformats.org/officeDocument/2006/relationships/image" Target="media/image43.png"/><Relationship Id="rId65" Type="http://schemas.openxmlformats.org/officeDocument/2006/relationships/image" Target="media/image48.png"/><Relationship Id="rId81" Type="http://schemas.openxmlformats.org/officeDocument/2006/relationships/image" Target="media/image64.png"/><Relationship Id="rId86" Type="http://schemas.openxmlformats.org/officeDocument/2006/relationships/image" Target="media/image69.png"/><Relationship Id="rId130" Type="http://schemas.openxmlformats.org/officeDocument/2006/relationships/image" Target="media/image113.png"/><Relationship Id="rId135" Type="http://schemas.openxmlformats.org/officeDocument/2006/relationships/image" Target="media/image118.png"/><Relationship Id="rId151" Type="http://schemas.openxmlformats.org/officeDocument/2006/relationships/image" Target="media/image134.png"/><Relationship Id="rId156" Type="http://schemas.openxmlformats.org/officeDocument/2006/relationships/image" Target="media/image139.png"/><Relationship Id="rId177" Type="http://schemas.openxmlformats.org/officeDocument/2006/relationships/image" Target="media/image160.png"/><Relationship Id="rId172" Type="http://schemas.openxmlformats.org/officeDocument/2006/relationships/image" Target="media/image155.png"/><Relationship Id="rId13" Type="http://schemas.openxmlformats.org/officeDocument/2006/relationships/header" Target="header1.xml"/><Relationship Id="rId18" Type="http://schemas.openxmlformats.org/officeDocument/2006/relationships/footer" Target="footer4.xml"/><Relationship Id="rId39" Type="http://schemas.openxmlformats.org/officeDocument/2006/relationships/image" Target="media/image22.png"/><Relationship Id="rId109" Type="http://schemas.openxmlformats.org/officeDocument/2006/relationships/image" Target="media/image92.png"/><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image" Target="media/image80.png"/><Relationship Id="rId104" Type="http://schemas.openxmlformats.org/officeDocument/2006/relationships/image" Target="media/image87.png"/><Relationship Id="rId120" Type="http://schemas.openxmlformats.org/officeDocument/2006/relationships/image" Target="media/image103.png"/><Relationship Id="rId125" Type="http://schemas.openxmlformats.org/officeDocument/2006/relationships/image" Target="media/image108.png"/><Relationship Id="rId141" Type="http://schemas.openxmlformats.org/officeDocument/2006/relationships/image" Target="media/image124.png"/><Relationship Id="rId146" Type="http://schemas.openxmlformats.org/officeDocument/2006/relationships/image" Target="media/image129.png"/><Relationship Id="rId167" Type="http://schemas.openxmlformats.org/officeDocument/2006/relationships/image" Target="media/image150.png"/><Relationship Id="rId188" Type="http://schemas.openxmlformats.org/officeDocument/2006/relationships/footer" Target="footer7.xml"/><Relationship Id="rId7" Type="http://schemas.openxmlformats.org/officeDocument/2006/relationships/styles" Target="styles.xml"/><Relationship Id="rId71" Type="http://schemas.openxmlformats.org/officeDocument/2006/relationships/image" Target="media/image54.png"/><Relationship Id="rId92" Type="http://schemas.openxmlformats.org/officeDocument/2006/relationships/image" Target="media/image75.png"/><Relationship Id="rId162" Type="http://schemas.openxmlformats.org/officeDocument/2006/relationships/image" Target="media/image145.png"/><Relationship Id="rId183" Type="http://schemas.openxmlformats.org/officeDocument/2006/relationships/image" Target="media/image166.png"/><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image" Target="media/image70.png"/><Relationship Id="rId110" Type="http://schemas.openxmlformats.org/officeDocument/2006/relationships/image" Target="media/image93.png"/><Relationship Id="rId115" Type="http://schemas.openxmlformats.org/officeDocument/2006/relationships/image" Target="media/image98.png"/><Relationship Id="rId131" Type="http://schemas.openxmlformats.org/officeDocument/2006/relationships/image" Target="media/image114.png"/><Relationship Id="rId136" Type="http://schemas.openxmlformats.org/officeDocument/2006/relationships/image" Target="media/image119.png"/><Relationship Id="rId157" Type="http://schemas.openxmlformats.org/officeDocument/2006/relationships/image" Target="media/image140.png"/><Relationship Id="rId178" Type="http://schemas.openxmlformats.org/officeDocument/2006/relationships/image" Target="media/image161.png"/><Relationship Id="rId61" Type="http://schemas.openxmlformats.org/officeDocument/2006/relationships/image" Target="media/image44.png"/><Relationship Id="rId82" Type="http://schemas.openxmlformats.org/officeDocument/2006/relationships/image" Target="media/image65.png"/><Relationship Id="rId152" Type="http://schemas.openxmlformats.org/officeDocument/2006/relationships/image" Target="media/image135.png"/><Relationship Id="rId173" Type="http://schemas.openxmlformats.org/officeDocument/2006/relationships/image" Target="media/image156.png"/><Relationship Id="rId19" Type="http://schemas.openxmlformats.org/officeDocument/2006/relationships/footer" Target="footer5.xml"/><Relationship Id="rId14" Type="http://schemas.openxmlformats.org/officeDocument/2006/relationships/header" Target="header2.xml"/><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image" Target="media/image39.png"/><Relationship Id="rId77" Type="http://schemas.openxmlformats.org/officeDocument/2006/relationships/image" Target="media/image60.png"/><Relationship Id="rId100" Type="http://schemas.openxmlformats.org/officeDocument/2006/relationships/image" Target="media/image83.png"/><Relationship Id="rId105" Type="http://schemas.openxmlformats.org/officeDocument/2006/relationships/image" Target="media/image88.png"/><Relationship Id="rId126" Type="http://schemas.openxmlformats.org/officeDocument/2006/relationships/image" Target="media/image109.png"/><Relationship Id="rId147" Type="http://schemas.openxmlformats.org/officeDocument/2006/relationships/image" Target="media/image130.png"/><Relationship Id="rId168" Type="http://schemas.openxmlformats.org/officeDocument/2006/relationships/image" Target="media/image151.png"/><Relationship Id="rId8" Type="http://schemas.openxmlformats.org/officeDocument/2006/relationships/settings" Target="settings.xml"/><Relationship Id="rId51" Type="http://schemas.openxmlformats.org/officeDocument/2006/relationships/image" Target="media/image34.png"/><Relationship Id="rId72" Type="http://schemas.openxmlformats.org/officeDocument/2006/relationships/image" Target="media/image55.png"/><Relationship Id="rId93" Type="http://schemas.openxmlformats.org/officeDocument/2006/relationships/image" Target="media/image76.png"/><Relationship Id="rId98" Type="http://schemas.openxmlformats.org/officeDocument/2006/relationships/image" Target="media/image81.png"/><Relationship Id="rId121" Type="http://schemas.openxmlformats.org/officeDocument/2006/relationships/image" Target="media/image104.png"/><Relationship Id="rId142" Type="http://schemas.openxmlformats.org/officeDocument/2006/relationships/image" Target="media/image125.png"/><Relationship Id="rId163" Type="http://schemas.openxmlformats.org/officeDocument/2006/relationships/image" Target="media/image146.png"/><Relationship Id="rId184" Type="http://schemas.openxmlformats.org/officeDocument/2006/relationships/image" Target="media/image167.png"/><Relationship Id="rId189" Type="http://schemas.openxmlformats.org/officeDocument/2006/relationships/header" Target="header3.xml"/><Relationship Id="rId3" Type="http://schemas.openxmlformats.org/officeDocument/2006/relationships/customXml" Target="../customXml/item3.xml"/><Relationship Id="rId25" Type="http://schemas.openxmlformats.org/officeDocument/2006/relationships/image" Target="media/image8.png"/><Relationship Id="rId46" Type="http://schemas.openxmlformats.org/officeDocument/2006/relationships/image" Target="media/image29.png"/><Relationship Id="rId67" Type="http://schemas.openxmlformats.org/officeDocument/2006/relationships/image" Target="media/image50.png"/><Relationship Id="rId116" Type="http://schemas.openxmlformats.org/officeDocument/2006/relationships/image" Target="media/image99.png"/><Relationship Id="rId137" Type="http://schemas.openxmlformats.org/officeDocument/2006/relationships/image" Target="media/image120.png"/><Relationship Id="rId158" Type="http://schemas.openxmlformats.org/officeDocument/2006/relationships/image" Target="media/image141.png"/><Relationship Id="rId20" Type="http://schemas.openxmlformats.org/officeDocument/2006/relationships/image" Target="media/image3.png"/><Relationship Id="rId41" Type="http://schemas.openxmlformats.org/officeDocument/2006/relationships/image" Target="media/image24.png"/><Relationship Id="rId62" Type="http://schemas.openxmlformats.org/officeDocument/2006/relationships/image" Target="media/image45.png"/><Relationship Id="rId83" Type="http://schemas.openxmlformats.org/officeDocument/2006/relationships/image" Target="media/image66.png"/><Relationship Id="rId88" Type="http://schemas.openxmlformats.org/officeDocument/2006/relationships/image" Target="media/image71.png"/><Relationship Id="rId111" Type="http://schemas.openxmlformats.org/officeDocument/2006/relationships/image" Target="media/image94.png"/><Relationship Id="rId132" Type="http://schemas.openxmlformats.org/officeDocument/2006/relationships/image" Target="media/image115.png"/><Relationship Id="rId153" Type="http://schemas.openxmlformats.org/officeDocument/2006/relationships/image" Target="media/image136.png"/><Relationship Id="rId174" Type="http://schemas.openxmlformats.org/officeDocument/2006/relationships/image" Target="media/image157.png"/><Relationship Id="rId179" Type="http://schemas.openxmlformats.org/officeDocument/2006/relationships/image" Target="media/image162.png"/><Relationship Id="rId190" Type="http://schemas.openxmlformats.org/officeDocument/2006/relationships/footer" Target="footer8.xml"/><Relationship Id="rId15" Type="http://schemas.openxmlformats.org/officeDocument/2006/relationships/footer" Target="footer1.xml"/><Relationship Id="rId36" Type="http://schemas.openxmlformats.org/officeDocument/2006/relationships/image" Target="media/image19.png"/><Relationship Id="rId57" Type="http://schemas.openxmlformats.org/officeDocument/2006/relationships/image" Target="media/image40.png"/><Relationship Id="rId106" Type="http://schemas.openxmlformats.org/officeDocument/2006/relationships/image" Target="media/image89.png"/><Relationship Id="rId127" Type="http://schemas.openxmlformats.org/officeDocument/2006/relationships/image" Target="media/image110.png"/><Relationship Id="rId10" Type="http://schemas.openxmlformats.org/officeDocument/2006/relationships/footnotes" Target="footnotes.xml"/><Relationship Id="rId31" Type="http://schemas.openxmlformats.org/officeDocument/2006/relationships/image" Target="media/image14.png"/><Relationship Id="rId52" Type="http://schemas.openxmlformats.org/officeDocument/2006/relationships/image" Target="media/image35.png"/><Relationship Id="rId73" Type="http://schemas.openxmlformats.org/officeDocument/2006/relationships/image" Target="media/image56.png"/><Relationship Id="rId78" Type="http://schemas.openxmlformats.org/officeDocument/2006/relationships/image" Target="media/image61.png"/><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image" Target="media/image105.png"/><Relationship Id="rId143" Type="http://schemas.openxmlformats.org/officeDocument/2006/relationships/image" Target="media/image126.png"/><Relationship Id="rId148" Type="http://schemas.openxmlformats.org/officeDocument/2006/relationships/image" Target="media/image131.png"/><Relationship Id="rId164" Type="http://schemas.openxmlformats.org/officeDocument/2006/relationships/image" Target="media/image147.png"/><Relationship Id="rId169" Type="http://schemas.openxmlformats.org/officeDocument/2006/relationships/image" Target="media/image152.png"/><Relationship Id="rId185" Type="http://schemas.openxmlformats.org/officeDocument/2006/relationships/image" Target="media/image168.png"/><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163.png"/></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footer3.xml.rels><?xml version="1.0" encoding="UTF-8" standalone="yes"?>
<Relationships xmlns="http://schemas.openxmlformats.org/package/2006/relationships"><Relationship Id="rId1" Type="http://schemas.openxmlformats.org/officeDocument/2006/relationships/image" Target="media/image2.jpeg"/></Relationships>
</file>

<file path=word/_rels/footer4.xml.rels><?xml version="1.0" encoding="UTF-8" standalone="yes"?>
<Relationships xmlns="http://schemas.openxmlformats.org/package/2006/relationships"><Relationship Id="rId1" Type="http://schemas.openxmlformats.org/officeDocument/2006/relationships/image" Target="media/image2.jpeg"/></Relationships>
</file>

<file path=word/_rels/footer5.xml.rels><?xml version="1.0" encoding="UTF-8" standalone="yes"?>
<Relationships xmlns="http://schemas.openxmlformats.org/package/2006/relationships"><Relationship Id="rId1" Type="http://schemas.openxmlformats.org/officeDocument/2006/relationships/image" Target="media/image2.jpeg"/></Relationships>
</file>

<file path=word/_rels/footer6.xml.rels><?xml version="1.0" encoding="UTF-8" standalone="yes"?>
<Relationships xmlns="http://schemas.openxmlformats.org/package/2006/relationships"><Relationship Id="rId1" Type="http://schemas.openxmlformats.org/officeDocument/2006/relationships/image" Target="media/image2.jpeg"/></Relationships>
</file>

<file path=word/_rels/footer7.xml.rels><?xml version="1.0" encoding="UTF-8" standalone="yes"?>
<Relationships xmlns="http://schemas.openxmlformats.org/package/2006/relationships"><Relationship Id="rId1" Type="http://schemas.openxmlformats.org/officeDocument/2006/relationships/image" Target="media/image2.jpeg"/></Relationships>
</file>

<file path=word/_rels/footer8.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lonl\Documents\04_Survey123_UG\TD%20PG_JobAid_Template_1.6.2019.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In Progress Response" ma:contentTypeID="0x0101003FDC8DB2EFA0734493CFBBBD1CB93690005CC82022603A0947A2C5F5F1889FA752" ma:contentTypeVersion="106" ma:contentTypeDescription="" ma:contentTypeScope="" ma:versionID="a4d575ed8492e8762c29c1b1cf87a5c5">
  <xsd:schema xmlns:xsd="http://www.w3.org/2001/XMLSchema" xmlns:xs="http://www.w3.org/2001/XMLSchema" xmlns:p="http://schemas.microsoft.com/office/2006/metadata/properties" xmlns:ns1="8430d550-c2bd-4ade-ae56-0b82b076c537" xmlns:ns3="d1269d0e-3d21-492c-95ee-c4f1a377396e" xmlns:ns4="http://schemas.microsoft.com/sharepoint/v3/fields" xmlns:ns5="http://schemas.microsoft.com/sharepoint/v4" targetNamespace="http://schemas.microsoft.com/office/2006/metadata/properties" ma:root="true" ma:fieldsID="34f5532387b8c61ac1b1683d8d9ea5b2" ns1:_="" ns3:_="" ns4:_="" ns5:_="">
    <xsd:import namespace="8430d550-c2bd-4ade-ae56-0b82b076c537"/>
    <xsd:import namespace="d1269d0e-3d21-492c-95ee-c4f1a377396e"/>
    <xsd:import namespace="http://schemas.microsoft.com/sharepoint/v3/fields"/>
    <xsd:import namespace="http://schemas.microsoft.com/sharepoint/v4"/>
    <xsd:element name="properties">
      <xsd:complexType>
        <xsd:sequence>
          <xsd:element name="documentManagement">
            <xsd:complexType>
              <xsd:all>
                <xsd:element ref="ns1:HeaderSpid" minOccurs="0"/>
                <xsd:element ref="ns1:RimsSpid" minOccurs="0"/>
                <xsd:element ref="ns1:Assignee" minOccurs="0"/>
                <xsd:element ref="ns1:Attorney" minOccurs="0"/>
                <xsd:element ref="ns1:Question_x0020_Number" minOccurs="0"/>
                <xsd:element ref="ns1:Response_x0020_Date" minOccurs="0"/>
                <xsd:element ref="ns1:Received_x0020_Date" minOccurs="0"/>
                <xsd:element ref="ns1:Document_x0020_Type" minOccurs="0"/>
                <xsd:element ref="ns1:Data_x0020_Request_x0020_Set_x0020_Name1" minOccurs="0"/>
                <xsd:element ref="ns1:Data_x0020_Request_x0020_Set_x0020_Name" minOccurs="0"/>
                <xsd:element ref="ns1:Question" minOccurs="0"/>
                <xsd:element ref="ns3:Party" minOccurs="0"/>
                <xsd:element ref="ns1:Classification" minOccurs="0"/>
                <xsd:element ref="ns4:_Status" minOccurs="0"/>
                <xsd:element ref="ns1:Review_x0020_Status" minOccurs="0"/>
                <xsd:element ref="ns3:Test_x0020_WF" minOccurs="0"/>
                <xsd:element ref="ns3:Reassignment" minOccurs="0"/>
                <xsd:element ref="ns1:Year" minOccurs="0"/>
                <xsd:element ref="ns1:Proceeding_x0020_Number" minOccurs="0"/>
                <xsd:element ref="ns1:_dlc_DocIdPersistId" minOccurs="0"/>
                <xsd:element ref="ns1:_dlc_DocId" minOccurs="0"/>
                <xsd:element ref="ns1:Witness" minOccurs="0"/>
                <xsd:element ref="ns1:SharedWithUsers" minOccurs="0"/>
                <xsd:element ref="ns1:SharedWithDetails" minOccurs="0"/>
                <xsd:element ref="ns3:MediaServiceMetadata" minOccurs="0"/>
                <xsd:element ref="ns3:MediaServiceFastMetadata" minOccurs="0"/>
                <xsd:element ref="ns1:_dlc_DocIdUrl" minOccurs="0"/>
                <xsd:element ref="ns1:DR_x0020_360_x0020_Link" minOccurs="0"/>
                <xsd:element ref="ns5:IconOverlay" minOccurs="0"/>
                <xsd:element ref="ns3:MediaServiceAutoTags" minOccurs="0"/>
                <xsd:element ref="ns3:MediaServiceOCR" minOccurs="0"/>
                <xsd:element ref="ns3:Document_x0020_Review_x0020_Status" minOccurs="0"/>
                <xsd:element ref="ns1:Acronym" minOccurs="0"/>
                <xsd:element ref="ns1:Party" minOccurs="0"/>
                <xsd:element ref="ns3:MediaServiceEventHashCode" minOccurs="0"/>
                <xsd:element ref="ns3:MediaServiceGenerationTime" minOccurs="0"/>
                <xsd:element ref="ns1:Agency" minOccurs="0"/>
                <xsd:element ref="ns3:MediaServiceDateTaken" minOccurs="0"/>
                <xsd:element ref="ns3:Start_x0020_Security_x0020_WF" minOccurs="0"/>
                <xsd:element ref="ns3:MediaServiceLocation" minOccurs="0"/>
                <xsd:element ref="ns3:MediaServiceAutoKeyPoints" minOccurs="0"/>
                <xsd:element ref="ns3:MediaServiceKeyPoints" minOccurs="0"/>
                <xsd:element ref="ns3:Manual_x0020_Handling" minOccurs="0"/>
                <xsd:element ref="ns3:Volume" minOccurs="0"/>
                <xsd:element ref="ns3:Exhibi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30d550-c2bd-4ade-ae56-0b82b076c537" elementFormDefault="qualified">
    <xsd:import namespace="http://schemas.microsoft.com/office/2006/documentManagement/types"/>
    <xsd:import namespace="http://schemas.microsoft.com/office/infopath/2007/PartnerControls"/>
    <xsd:element name="HeaderSpid" ma:index="0" nillable="true" ma:displayName="HeaderSpid" ma:indexed="true" ma:internalName="HeaderSpid" ma:readOnly="false">
      <xsd:simpleType>
        <xsd:restriction base="dms:Text">
          <xsd:maxLength value="255"/>
        </xsd:restriction>
      </xsd:simpleType>
    </xsd:element>
    <xsd:element name="RimsSpid" ma:index="1" nillable="true" ma:displayName="RimsSpid" ma:indexed="true" ma:internalName="RimsSpid">
      <xsd:simpleType>
        <xsd:restriction base="dms:Text">
          <xsd:maxLength value="255"/>
        </xsd:restriction>
      </xsd:simpleType>
    </xsd:element>
    <xsd:element name="Assignee" ma:index="4" nillable="true" ma:displayName="Assignee" ma:indexed="true" ma:list="UserInfo" ma:SharePointGroup="0" ma:internalName="Assigne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ttorney" ma:index="5" nillable="true" ma:displayName="Attorney" ma:list="UserInfo" ma:SharePointGroup="0" ma:internalName="Attorney"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Question_x0020_Number" ma:index="6" nillable="true" ma:displayName="Question Number" ma:indexed="true" ma:internalName="Question_x0020_Number" ma:readOnly="false">
      <xsd:simpleType>
        <xsd:restriction base="dms:Text">
          <xsd:maxLength value="255"/>
        </xsd:restriction>
      </xsd:simpleType>
    </xsd:element>
    <xsd:element name="Response_x0020_Date" ma:index="7" nillable="true" ma:displayName="Response Date" ma:format="DateOnly" ma:internalName="Response_x0020_Date" ma:readOnly="false">
      <xsd:simpleType>
        <xsd:restriction base="dms:DateTime"/>
      </xsd:simpleType>
    </xsd:element>
    <xsd:element name="Received_x0020_Date" ma:index="8" nillable="true" ma:displayName="Received Date" ma:format="DateOnly" ma:indexed="true" ma:internalName="Received_x0020_Date">
      <xsd:simpleType>
        <xsd:restriction base="dms:DateTime"/>
      </xsd:simpleType>
    </xsd:element>
    <xsd:element name="Document_x0020_Type" ma:index="9" nillable="true" ma:displayName="Document Type" ma:default="Attachment" ma:format="Dropdown" ma:indexed="true" ma:internalName="Document_x0020_Type">
      <xsd:simpleType>
        <xsd:restriction base="dms:Choice">
          <xsd:enumeration value="Attachment"/>
          <xsd:enumeration value="Answer"/>
          <xsd:enumeration value="Declaration"/>
          <xsd:enumeration value="Production Overlay"/>
          <xsd:enumeration value="CPUC Initial Request"/>
          <xsd:enumeration value="DO NOT PRODUCE"/>
          <xsd:enumeration value="Transmittal"/>
          <xsd:enumeration value="Confirmation"/>
        </xsd:restriction>
      </xsd:simpleType>
    </xsd:element>
    <xsd:element name="Data_x0020_Request_x0020_Set_x0020_Name1" ma:index="10" nillable="true" ma:displayName="Data Request Set Name" ma:indexed="true" ma:internalName="Data_x0020_Request_x0020_Set_x0020_Name1">
      <xsd:simpleType>
        <xsd:restriction base="dms:Text">
          <xsd:maxLength value="255"/>
        </xsd:restriction>
      </xsd:simpleType>
    </xsd:element>
    <xsd:element name="Data_x0020_Request_x0020_Set_x0020_Name" ma:index="11" nillable="true" ma:displayName="Data Request Set" ma:internalName="Data_x0020_Request_x0020_Set_x0020_Name">
      <xsd:simpleType>
        <xsd:restriction base="dms:Text">
          <xsd:maxLength value="255"/>
        </xsd:restriction>
      </xsd:simpleType>
    </xsd:element>
    <xsd:element name="Question" ma:index="12" nillable="true" ma:displayName="Question" ma:internalName="Question">
      <xsd:simpleType>
        <xsd:restriction base="dms:Note"/>
      </xsd:simpleType>
    </xsd:element>
    <xsd:element name="Classification" ma:index="14" nillable="true" ma:displayName="Classification" ma:default="Public" ma:format="Dropdown" ma:internalName="Classification">
      <xsd:simpleType>
        <xsd:restriction base="dms:Choice">
          <xsd:enumeration value="Public"/>
          <xsd:enumeration value="Confidential"/>
          <xsd:enumeration value="Internal"/>
        </xsd:restriction>
      </xsd:simpleType>
    </xsd:element>
    <xsd:element name="Review_x0020_Status" ma:index="16" nillable="true" ma:displayName="Review Status" ma:format="Hyperlink" ma:internalName="Review_x0020_Status">
      <xsd:complexType>
        <xsd:complexContent>
          <xsd:extension base="dms:URL">
            <xsd:sequence>
              <xsd:element name="Url" type="dms:ValidUrl" minOccurs="0" nillable="true"/>
              <xsd:element name="Description" type="xsd:string" nillable="true"/>
            </xsd:sequence>
          </xsd:extension>
        </xsd:complexContent>
      </xsd:complexType>
    </xsd:element>
    <xsd:element name="Year" ma:index="19" nillable="true" ma:displayName="Year" ma:default="2021" ma:indexed="true" ma:internalName="Year">
      <xsd:simpleType>
        <xsd:restriction base="dms:Text">
          <xsd:maxLength value="255"/>
        </xsd:restriction>
      </xsd:simpleType>
    </xsd:element>
    <xsd:element name="Proceeding_x0020_Number" ma:index="20" nillable="true" ma:displayName="Proceeding Number" ma:indexed="true" ma:internalName="Proceeding_x0020_Number">
      <xsd:simpleType>
        <xsd:restriction base="dms:Text">
          <xsd:maxLength value="255"/>
        </xsd:restriction>
      </xsd:simpleType>
    </xsd:element>
    <xsd:element name="_dlc_DocIdPersistId" ma:index="22" nillable="true" ma:displayName="Persist ID" ma:description="Keep ID on add." ma:hidden="true" ma:internalName="_dlc_DocIdPersistId" ma:readOnly="true">
      <xsd:simpleType>
        <xsd:restriction base="dms:Boolean"/>
      </xsd:simpleType>
    </xsd:element>
    <xsd:element name="_dlc_DocId" ma:index="24" nillable="true" ma:displayName="Document ID Value" ma:description="The value of the document ID assigned to this item." ma:internalName="_dlc_DocId" ma:readOnly="true">
      <xsd:simpleType>
        <xsd:restriction base="dms:Text"/>
      </xsd:simpleType>
    </xsd:element>
    <xsd:element name="Witness" ma:index="25" nillable="true" ma:displayName="Witness" ma:hidden="true" ma:list="UserInfo" ma:SharePointGroup="0" ma:internalName="Witness"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element name="_dlc_DocIdUrl" ma:index="3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DR_x0020_360_x0020_Link" ma:index="37" nillable="true" ma:displayName="DR 360 Link" ma:format="Hyperlink" ma:hidden="true" ma:internalName="DR_x0020_360_x0020_Link"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Acronym" ma:index="42" nillable="true" ma:displayName="Acronym" ma:internalName="Acronym">
      <xsd:simpleType>
        <xsd:restriction base="dms:Text">
          <xsd:maxLength value="255"/>
        </xsd:restriction>
      </xsd:simpleType>
    </xsd:element>
    <xsd:element name="Party" ma:index="43" nillable="true" ma:displayName="PartyTxt" ma:internalName="Party0" ma:readOnly="false">
      <xsd:simpleType>
        <xsd:restriction base="dms:Text">
          <xsd:maxLength value="255"/>
        </xsd:restriction>
      </xsd:simpleType>
    </xsd:element>
    <xsd:element name="Agency" ma:index="46" nillable="true" ma:displayName="Agency" ma:internalName="Agency">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1269d0e-3d21-492c-95ee-c4f1a377396e" elementFormDefault="qualified">
    <xsd:import namespace="http://schemas.microsoft.com/office/2006/documentManagement/types"/>
    <xsd:import namespace="http://schemas.microsoft.com/office/infopath/2007/PartnerControls"/>
    <xsd:element name="Party" ma:index="13" nillable="true" ma:displayName="Party" ma:indexed="true" ma:list="{0d6e30c2-f70e-486c-88bb-1fbf684d938e}" ma:internalName="Party" ma:showField="Title" ma:web="8430d550-c2bd-4ade-ae56-0b82b076c537">
      <xsd:simpleType>
        <xsd:restriction base="dms:Lookup"/>
      </xsd:simpleType>
    </xsd:element>
    <xsd:element name="Test_x0020_WF" ma:index="17" nillable="true" ma:displayName="Update FYI" ma:internalName="Test_x0020_WF">
      <xsd:complexType>
        <xsd:complexContent>
          <xsd:extension base="dms:URL">
            <xsd:sequence>
              <xsd:element name="Url" type="dms:ValidUrl" minOccurs="0" nillable="true"/>
              <xsd:element name="Description" type="xsd:string" nillable="true"/>
            </xsd:sequence>
          </xsd:extension>
        </xsd:complexContent>
      </xsd:complexType>
    </xsd:element>
    <xsd:element name="Reassignment" ma:index="18" nillable="true" ma:displayName="Reassignment" ma:internalName="Reassignment">
      <xsd:complexType>
        <xsd:complexContent>
          <xsd:extension base="dms:URL">
            <xsd:sequence>
              <xsd:element name="Url" type="dms:ValidUrl" minOccurs="0" nillable="true"/>
              <xsd:element name="Description" type="xsd:string" nillable="true"/>
            </xsd:sequence>
          </xsd:extension>
        </xsd:complexContent>
      </xsd:complexType>
    </xsd:element>
    <xsd:element name="MediaServiceMetadata" ma:index="28" nillable="true" ma:displayName="MediaServiceMetadata" ma:hidden="true" ma:internalName="MediaServiceMetadata" ma:readOnly="true">
      <xsd:simpleType>
        <xsd:restriction base="dms:Note"/>
      </xsd:simpleType>
    </xsd:element>
    <xsd:element name="MediaServiceFastMetadata" ma:index="30" nillable="true" ma:displayName="MediaServiceFastMetadata" ma:hidden="true" ma:internalName="MediaServiceFastMetadata" ma:readOnly="true">
      <xsd:simpleType>
        <xsd:restriction base="dms:Note"/>
      </xsd:simpleType>
    </xsd:element>
    <xsd:element name="MediaServiceAutoTags" ma:index="39" nillable="true" ma:displayName="MediaServiceAutoTags" ma:internalName="MediaServiceAutoTags" ma:readOnly="true">
      <xsd:simpleType>
        <xsd:restriction base="dms:Text"/>
      </xsd:simpleType>
    </xsd:element>
    <xsd:element name="MediaServiceOCR" ma:index="40" nillable="true" ma:displayName="MediaServiceOCR" ma:internalName="MediaServiceOCR" ma:readOnly="true">
      <xsd:simpleType>
        <xsd:restriction base="dms:Note">
          <xsd:maxLength value="255"/>
        </xsd:restriction>
      </xsd:simpleType>
    </xsd:element>
    <xsd:element name="Document_x0020_Review_x0020_Status" ma:index="41" nillable="true" ma:displayName="Document Review Status" ma:indexed="true" ma:internalName="Document_x0020_Review_x0020_Status">
      <xsd:simpleType>
        <xsd:restriction base="dms:Text">
          <xsd:maxLength value="255"/>
        </xsd:restriction>
      </xsd:simpleType>
    </xsd:element>
    <xsd:element name="MediaServiceEventHashCode" ma:index="44" nillable="true" ma:displayName="MediaServiceEventHashCode" ma:hidden="true" ma:internalName="MediaServiceEventHashCode"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DateTaken" ma:index="47" nillable="true" ma:displayName="MediaServiceDateTaken" ma:hidden="true" ma:internalName="MediaServiceDateTaken" ma:readOnly="true">
      <xsd:simpleType>
        <xsd:restriction base="dms:Text"/>
      </xsd:simpleType>
    </xsd:element>
    <xsd:element name="Start_x0020_Security_x0020_WF" ma:index="55" nillable="true" ma:displayName="Start Security WF" ma:internalName="Start_x0020_Security_x0020_WF">
      <xsd:complexType>
        <xsd:complexContent>
          <xsd:extension base="dms:URL">
            <xsd:sequence>
              <xsd:element name="Url" type="dms:ValidUrl" minOccurs="0" nillable="true"/>
              <xsd:element name="Description" type="xsd:string" nillable="true"/>
            </xsd:sequence>
          </xsd:extension>
        </xsd:complexContent>
      </xsd:complexType>
    </xsd:element>
    <xsd:element name="MediaServiceLocation" ma:index="56" nillable="true" ma:displayName="Location" ma:internalName="MediaServiceLocation" ma:readOnly="true">
      <xsd:simpleType>
        <xsd:restriction base="dms:Text"/>
      </xsd:simpleType>
    </xsd:element>
    <xsd:element name="MediaServiceAutoKeyPoints" ma:index="57" nillable="true" ma:displayName="MediaServiceAutoKeyPoints" ma:hidden="true" ma:internalName="MediaServiceAutoKeyPoints" ma:readOnly="true">
      <xsd:simpleType>
        <xsd:restriction base="dms:Note"/>
      </xsd:simpleType>
    </xsd:element>
    <xsd:element name="MediaServiceKeyPoints" ma:index="58" nillable="true" ma:displayName="KeyPoints" ma:internalName="MediaServiceKeyPoints" ma:readOnly="true">
      <xsd:simpleType>
        <xsd:restriction base="dms:Note">
          <xsd:maxLength value="255"/>
        </xsd:restriction>
      </xsd:simpleType>
    </xsd:element>
    <xsd:element name="Manual_x0020_Handling" ma:index="59" nillable="true" ma:displayName="Manual Handling" ma:internalName="Manual_x0020_Handling">
      <xsd:complexType>
        <xsd:complexContent>
          <xsd:extension base="dms:URL">
            <xsd:sequence>
              <xsd:element name="Url" type="dms:ValidUrl" minOccurs="0" nillable="true"/>
              <xsd:element name="Description" type="xsd:string" nillable="true"/>
            </xsd:sequence>
          </xsd:extension>
        </xsd:complexContent>
      </xsd:complexType>
    </xsd:element>
    <xsd:element name="Volume" ma:index="60" nillable="true" ma:displayName="Volume" ma:internalName="Volume">
      <xsd:simpleType>
        <xsd:restriction base="dms:Text">
          <xsd:maxLength value="255"/>
        </xsd:restriction>
      </xsd:simpleType>
    </xsd:element>
    <xsd:element name="Exhibit" ma:index="61" nillable="true" ma:displayName="Exhibit" ma:internalName="Exhibi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Status" ma:index="15" nillable="true" ma:displayName="Status" ma:format="Dropdown" ma:indexed="true" ma:internalName="_Status">
      <xsd:simpleType>
        <xsd:restriction base="dms:Choice">
          <xsd:enumeration value="(1) New"/>
          <xsd:enumeration value="(2) In Progress"/>
          <xsd:enumeration value="(3) Review"/>
          <xsd:enumeration value="(4) Law Review"/>
          <xsd:enumeration value="(5) Approved For Case Admin"/>
          <xsd:enumeration value="(6) Complete"/>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8"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31"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ma:displayName="Status"/>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Data_x0020_Request_x0020_Set_x0020_Name xmlns="8430d550-c2bd-4ade-ae56-0b82b076c537">CalAdvocates-SCE-2021WMP-02 - 013</Data_x0020_Request_x0020_Set_x0020_Name>
    <Document_x0020_Review_x0020_Status xmlns="d1269d0e-3d21-492c-95ee-c4f1a377396e">Pending for Case Admin</Document_x0020_Review_x0020_Status>
    <Response_x0020_Date xmlns="8430d550-c2bd-4ade-ae56-0b82b076c537">2021-02-15T08:00:00+00:00</Response_x0020_Date>
    <Manual_x0020_Handling xmlns="d1269d0e-3d21-492c-95ee-c4f1a377396e">
      <Url>https://edisonintl.sharepoint.com/teams/rcms365/_layouts/15/wrkstat.aspx?List=d1269d0e-3d21-492c-95ee-c4f1a377396e&amp;WorkflowInstanceName=6e51630b-a4fb-4ed0-a135-a8216cc0af1e</Url>
      <Description>Completed</Description>
    </Manual_x0020_Handling>
    <Acronym xmlns="8430d550-c2bd-4ade-ae56-0b82b076c537">Resolution implementing the requirements of Public Utilities Code Sections 8389(d)(1), (2) and (4) related to catastrophic wildfire caused by electrical corporations subject to the Commission’s regulatory authority</Acronym>
    <RimsSpid xmlns="8430d550-c2bd-4ade-ae56-0b82b076c537">21858</RimsSpid>
    <Witness xmlns="8430d550-c2bd-4ade-ae56-0b82b076c537">
      <UserInfo>
        <DisplayName/>
        <AccountId xsi:nil="true"/>
        <AccountType/>
      </UserInfo>
    </Witness>
    <_Status xmlns="http://schemas.microsoft.com/sharepoint/v3/fields" xsi:nil="true"/>
    <IconOverlay xmlns="http://schemas.microsoft.com/sharepoint/v4" xsi:nil="true"/>
    <Test_x0020_WF xmlns="d1269d0e-3d21-492c-95ee-c4f1a377396e">
      <Url xsi:nil="true"/>
      <Description xsi:nil="true"/>
    </Test_x0020_WF>
    <Assignee xmlns="8430d550-c2bd-4ade-ae56-0b82b076c537">
      <UserInfo>
        <DisplayName>Jason J Jimenez</DisplayName>
        <AccountId>3165</AccountId>
        <AccountType/>
      </UserInfo>
    </Assignee>
    <Question_x0020_Number xmlns="8430d550-c2bd-4ade-ae56-0b82b076c537">013</Question_x0020_Number>
    <Data_x0020_Request_x0020_Set_x0020_Name1 xmlns="8430d550-c2bd-4ade-ae56-0b82b076c537">CalAdvocates-SCE-2021WMP-02</Data_x0020_Request_x0020_Set_x0020_Name1>
    <Reassignment xmlns="d1269d0e-3d21-492c-95ee-c4f1a377396e">
      <Url xsi:nil="true"/>
      <Description xsi:nil="true"/>
    </Reassignment>
    <Start_x0020_Security_x0020_WF xmlns="d1269d0e-3d21-492c-95ee-c4f1a377396e">
      <Url xsi:nil="true"/>
      <Description xsi:nil="true"/>
    </Start_x0020_Security_x0020_WF>
    <Attorney xmlns="8430d550-c2bd-4ade-ae56-0b82b076c537">
      <UserInfo>
        <DisplayName>Peter Van Mieghem</DisplayName>
        <AccountId>3138</AccountId>
        <AccountType/>
      </UserInfo>
    </Attorney>
    <Received_x0020_Date xmlns="8430d550-c2bd-4ade-ae56-0b82b076c537">2021-01-22T08:00:00+00:00</Received_x0020_Date>
    <Year xmlns="8430d550-c2bd-4ade-ae56-0b82b076c537">2021</Year>
    <HeaderSpid xmlns="8430d550-c2bd-4ade-ae56-0b82b076c537">4832</HeaderSpid>
    <Question xmlns="8430d550-c2bd-4ade-ae56-0b82b076c537">Please provide:
a) All current training materials that SCE uses to train inspectors1 for transmission tower
inspections.2
b) All current guidelines, protocols, and checklists that SCE directs its inspectors to use for
transmission tower inspections.</Question>
    <Classification xmlns="8430d550-c2bd-4ade-ae56-0b82b076c537">Public</Classification>
    <Proceeding_x0020_Number xmlns="8430d550-c2bd-4ade-ae56-0b82b076c537">WSD-011</Proceeding_x0020_Number>
    <Party xmlns="8430d550-c2bd-4ade-ae56-0b82b076c537" xsi:nil="true"/>
    <Volume xmlns="d1269d0e-3d21-492c-95ee-c4f1a377396e" xsi:nil="true"/>
    <Exhibit xmlns="d1269d0e-3d21-492c-95ee-c4f1a377396e" xsi:nil="true"/>
    <Review_x0020_Status xmlns="8430d550-c2bd-4ade-ae56-0b82b076c537">
      <Url>https://edisonintl.sharepoint.com/teams/rcms365/_layouts/15/wrkstat.aspx?List=21149cbb-4f61-4bd7-8a64-8d38b2a0e31c&amp;WorkflowInstanceName=94a24d3f-f8a5-46af-9620-9e875a6422ea</Url>
      <Description>Ready for Case Admin</Description>
    </Review_x0020_Status>
    <DR_x0020_360_x0020_Link xmlns="8430d550-c2bd-4ade-ae56-0b82b076c537">
      <Url xsi:nil="true"/>
      <Description xsi:nil="true"/>
    </DR_x0020_360_x0020_Link>
    <Document_x0020_Type xmlns="8430d550-c2bd-4ade-ae56-0b82b076c537">Attachment</Document_x0020_Type>
    <Party xmlns="d1269d0e-3d21-492c-95ee-c4f1a377396e">145</Party>
    <Agency xmlns="8430d550-c2bd-4ade-ae56-0b82b076c537" xsi:nil="true"/>
    <_dlc_DocId xmlns="8430d550-c2bd-4ade-ae56-0b82b076c537">RCMS365-1419139168-116127</_dlc_DocId>
    <_dlc_DocIdUrl xmlns="8430d550-c2bd-4ade-ae56-0b82b076c537">
      <Url>https://edisonintl.sharepoint.com/teams/rcms365/_layouts/15/DocIdRedir.aspx?ID=RCMS365-1419139168-116127</Url>
      <Description>RCMS365-1419139168-116127</Description>
    </_dlc_DocIdUrl>
  </documentManagement>
</p:properties>
</file>

<file path=customXml/itemProps1.xml><?xml version="1.0" encoding="utf-8"?>
<ds:datastoreItem xmlns:ds="http://schemas.openxmlformats.org/officeDocument/2006/customXml" ds:itemID="{B7FB8CB0-3250-4C33-98F1-516B4B7510D3}">
  <ds:schemaRefs>
    <ds:schemaRef ds:uri="http://schemas.microsoft.com/sharepoint/events"/>
  </ds:schemaRefs>
</ds:datastoreItem>
</file>

<file path=customXml/itemProps2.xml><?xml version="1.0" encoding="utf-8"?>
<ds:datastoreItem xmlns:ds="http://schemas.openxmlformats.org/officeDocument/2006/customXml" ds:itemID="{36FEA201-AEC3-4B78-8F54-CF92B6A062BA}">
  <ds:schemaRefs>
    <ds:schemaRef ds:uri="http://schemas.openxmlformats.org/officeDocument/2006/bibliography"/>
  </ds:schemaRefs>
</ds:datastoreItem>
</file>

<file path=customXml/itemProps3.xml><?xml version="1.0" encoding="utf-8"?>
<ds:datastoreItem xmlns:ds="http://schemas.openxmlformats.org/officeDocument/2006/customXml" ds:itemID="{F8230754-197B-46F0-8C45-E57C3E00D1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30d550-c2bd-4ade-ae56-0b82b076c537"/>
    <ds:schemaRef ds:uri="d1269d0e-3d21-492c-95ee-c4f1a377396e"/>
    <ds:schemaRef ds:uri="http://schemas.microsoft.com/sharepoint/v3/fields"/>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9D6B4BB-C4B1-40C9-A6A2-ADB1C787FF66}">
  <ds:schemaRefs>
    <ds:schemaRef ds:uri="http://schemas.microsoft.com/sharepoint/v3/contenttype/forms"/>
  </ds:schemaRefs>
</ds:datastoreItem>
</file>

<file path=customXml/itemProps5.xml><?xml version="1.0" encoding="utf-8"?>
<ds:datastoreItem xmlns:ds="http://schemas.openxmlformats.org/officeDocument/2006/customXml" ds:itemID="{8EB642AD-FC09-4A45-81B6-1CE7112AD449}">
  <ds:schemaRefs>
    <ds:schemaRef ds:uri="http://purl.org/dc/elements/1.1/"/>
    <ds:schemaRef ds:uri="http://schemas.microsoft.com/office/2006/metadata/properties"/>
    <ds:schemaRef ds:uri="d1269d0e-3d21-492c-95ee-c4f1a377396e"/>
    <ds:schemaRef ds:uri="http://purl.org/dc/terms/"/>
    <ds:schemaRef ds:uri="http://schemas.microsoft.com/office/2006/documentManagement/types"/>
    <ds:schemaRef ds:uri="http://purl.org/dc/dcmitype/"/>
    <ds:schemaRef ds:uri="http://schemas.microsoft.com/sharepoint/v3/fields"/>
    <ds:schemaRef ds:uri="http://schemas.openxmlformats.org/package/2006/metadata/core-properties"/>
    <ds:schemaRef ds:uri="http://schemas.microsoft.com/office/infopath/2007/PartnerControls"/>
    <ds:schemaRef ds:uri="http://schemas.microsoft.com/sharepoint/v4"/>
    <ds:schemaRef ds:uri="8430d550-c2bd-4ade-ae56-0b82b076c537"/>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TD PG_JobAid_Template_1.6.2019.dotx</Template>
  <TotalTime>1</TotalTime>
  <Pages>54</Pages>
  <Words>5360</Words>
  <Characters>30558</Characters>
  <Application>Microsoft Office Word</Application>
  <DocSecurity>0</DocSecurity>
  <Lines>254</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Vivian.Kueter@sce.com</dc:creator>
  <cp:keywords/>
  <dc:description/>
  <cp:lastModifiedBy>Masooma Tirmazi</cp:lastModifiedBy>
  <cp:revision>2</cp:revision>
  <cp:lastPrinted>2019-09-09T14:16:00Z</cp:lastPrinted>
  <dcterms:created xsi:type="dcterms:W3CDTF">2021-02-15T22:14:00Z</dcterms:created>
  <dcterms:modified xsi:type="dcterms:W3CDTF">2021-02-15T22:14:00Z</dcterms:modified>
  <cp:contentStatus>(5) Approved For Case Admin</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0x0101003FDC8DB2EFA0734493CFBBBD1CB93690005CC82022603A0947A2C5F5F1889FA752</vt:lpwstr>
  </property>
  <property fmtid="{D5CDD505-2E9C-101B-9397-08002B2CF9AE}" pid="3" name="_dlc_DocIdItemGuid">
    <vt:lpwstr>0361cb4e-acad-4be4-81e1-b9224cfee418</vt:lpwstr>
  </property>
  <property fmtid="{D5CDD505-2E9C-101B-9397-08002B2CF9AE}" pid="4" name="_docset_NoMedatataSyncRequired">
    <vt:lpwstr>False</vt:lpwstr>
  </property>
</Properties>
</file>